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6E5D65" w:rsidP="791C49D0" w:rsidRDefault="00997F14" w14:paraId="7F883F64" w14:textId="7C6BD7C0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791C49D0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91C49D0" w:rsidR="00D8678B">
        <w:rPr>
          <w:rFonts w:ascii="Corbel" w:hAnsi="Corbel"/>
          <w:i w:val="1"/>
          <w:iCs w:val="1"/>
        </w:rPr>
        <w:t xml:space="preserve">Załącznik nr </w:t>
      </w:r>
      <w:r w:rsidRPr="791C49D0" w:rsidR="006F31E2">
        <w:rPr>
          <w:rFonts w:ascii="Corbel" w:hAnsi="Corbel"/>
          <w:i w:val="1"/>
          <w:iCs w:val="1"/>
        </w:rPr>
        <w:t>1.5</w:t>
      </w:r>
      <w:r w:rsidRPr="791C49D0" w:rsidR="00D8678B">
        <w:rPr>
          <w:rFonts w:ascii="Corbel" w:hAnsi="Corbel"/>
          <w:i w:val="1"/>
          <w:iCs w:val="1"/>
        </w:rPr>
        <w:t xml:space="preserve"> do Zarządzenia</w:t>
      </w:r>
      <w:r w:rsidRPr="791C49D0" w:rsidR="002A22BF">
        <w:rPr>
          <w:rFonts w:ascii="Corbel" w:hAnsi="Corbel"/>
          <w:i w:val="1"/>
          <w:iCs w:val="1"/>
        </w:rPr>
        <w:t xml:space="preserve"> Rektora </w:t>
      </w:r>
      <w:r w:rsidRPr="791C49D0" w:rsidR="002A22BF">
        <w:rPr>
          <w:rFonts w:ascii="Corbel" w:hAnsi="Corbel"/>
          <w:i w:val="1"/>
          <w:iCs w:val="1"/>
        </w:rPr>
        <w:t xml:space="preserve">UR </w:t>
      </w:r>
      <w:r w:rsidRPr="791C49D0" w:rsidR="00CD6897">
        <w:rPr>
          <w:rFonts w:ascii="Corbel" w:hAnsi="Corbel"/>
          <w:i w:val="1"/>
          <w:iCs w:val="1"/>
        </w:rPr>
        <w:t>nr</w:t>
      </w:r>
      <w:r w:rsidRPr="791C49D0" w:rsidR="00CD6897">
        <w:rPr>
          <w:rFonts w:ascii="Corbel" w:hAnsi="Corbel"/>
          <w:i w:val="1"/>
          <w:iCs w:val="1"/>
        </w:rPr>
        <w:t xml:space="preserve"> </w:t>
      </w:r>
      <w:r w:rsidRPr="791C49D0" w:rsidR="00F61A26">
        <w:rPr>
          <w:rFonts w:ascii="Corbel" w:hAnsi="Corbel"/>
          <w:i w:val="1"/>
          <w:iCs w:val="1"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85747A" w:rsidP="00EA4832" w:rsidRDefault="0071620A" w14:paraId="53D465E0" w14:textId="62AED0D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Pr="00B169DF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561256">
        <w:rPr>
          <w:rFonts w:ascii="Corbel" w:hAnsi="Corbel"/>
          <w:i/>
          <w:smallCaps/>
          <w:sz w:val="24"/>
          <w:szCs w:val="24"/>
        </w:rPr>
        <w:t>2023/2024-2024/2025</w:t>
      </w:r>
    </w:p>
    <w:p w:rsidRPr="00B169DF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B169DF" w:rsidR="00D3397B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 w:rsidR="0085747A">
        <w:rPr>
          <w:rFonts w:ascii="Corbel" w:hAnsi="Corbel"/>
          <w:i/>
          <w:sz w:val="20"/>
          <w:szCs w:val="20"/>
        </w:rPr>
        <w:t>(skrajne daty</w:t>
      </w:r>
      <w:r w:rsidRPr="00B169DF" w:rsidR="0085747A">
        <w:rPr>
          <w:rFonts w:ascii="Corbel" w:hAnsi="Corbel"/>
          <w:sz w:val="20"/>
          <w:szCs w:val="20"/>
        </w:rPr>
        <w:t>)</w:t>
      </w:r>
    </w:p>
    <w:p w:rsidRPr="00B169DF" w:rsidR="00445970" w:rsidP="791C49D0" w:rsidRDefault="00445970" w14:paraId="5C2AC480" w14:textId="2EED0808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445970">
        <w:rPr>
          <w:rFonts w:ascii="Corbel" w:hAnsi="Corbel"/>
          <w:sz w:val="20"/>
          <w:szCs w:val="20"/>
        </w:rPr>
        <w:t xml:space="preserve">Rok </w:t>
      </w:r>
      <w:r w:rsidRPr="00B169DF" w:rsidR="00445970">
        <w:rPr>
          <w:rFonts w:ascii="Corbel" w:hAnsi="Corbel"/>
          <w:sz w:val="20"/>
          <w:szCs w:val="20"/>
        </w:rPr>
        <w:t xml:space="preserve">akademicki </w:t>
      </w:r>
      <w:r w:rsidR="00561256">
        <w:rPr>
          <w:rFonts w:ascii="Corbel" w:hAnsi="Corbel"/>
          <w:sz w:val="20"/>
          <w:szCs w:val="20"/>
        </w:rPr>
        <w:t>2023/</w:t>
      </w:r>
      <w:r w:rsidR="00561256">
        <w:rPr>
          <w:rFonts w:ascii="Corbel" w:hAnsi="Corbel"/>
          <w:sz w:val="20"/>
          <w:szCs w:val="20"/>
        </w:rPr>
        <w:t>2024</w:t>
      </w:r>
    </w:p>
    <w:p w:rsidRPr="00B169DF" w:rsidR="0085747A" w:rsidP="009C54AE" w:rsidRDefault="0085747A" w14:paraId="6FC1597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71620A" w14:paraId="6792D4F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561256" w:rsidTr="66FBC760" w14:paraId="7B6B3F27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07010F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01742DC2" w14:textId="4482C9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Partie i systemy partyjne</w:t>
            </w:r>
          </w:p>
        </w:tc>
      </w:tr>
      <w:tr w:rsidRPr="00B169DF" w:rsidR="00561256" w:rsidTr="66FBC760" w14:paraId="1820FF8A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5C62B0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275FFB96" w14:textId="16ABF2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B169DF" w:rsidR="00561256" w:rsidTr="66FBC760" w14:paraId="4D36C4B5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44F80EA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3D01945E" w14:textId="39D24D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Kolegium Nauk Społecznych, Instytut Nauk Prawnych</w:t>
            </w:r>
          </w:p>
        </w:tc>
      </w:tr>
      <w:tr w:rsidRPr="00B169DF" w:rsidR="00561256" w:rsidTr="66FBC760" w14:paraId="6C3038C7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49252D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6F3ECADB" w14:textId="53EAEC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Zakład Prawa Konstytucyjnego i Praw Człowieka</w:t>
            </w:r>
          </w:p>
        </w:tc>
      </w:tr>
      <w:tr w:rsidRPr="00B169DF" w:rsidR="00561256" w:rsidTr="66FBC760" w14:paraId="192BD65A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10FF20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307A662E" w14:textId="7689E4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B169DF" w:rsidR="00561256" w:rsidTr="66FBC760" w14:paraId="70304835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41CAF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64F8C544" w14:textId="230F35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Pr="00B169DF" w:rsidR="00561256" w:rsidTr="66FBC760" w14:paraId="388F3755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074F09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4D0A2F46" w14:textId="197AA7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561256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B169DF" w:rsidR="00561256" w:rsidTr="66FBC760" w14:paraId="09205566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694A7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7F21A8B9" w14:textId="11823F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B169DF" w:rsidR="00561256" w:rsidTr="66FBC760" w14:paraId="0C05C2EC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3878D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054E9C47" w14:textId="4CD947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I rok / II semestr</w:t>
            </w:r>
          </w:p>
        </w:tc>
      </w:tr>
      <w:tr w:rsidRPr="00B169DF" w:rsidR="00561256" w:rsidTr="66FBC760" w14:paraId="7ACCBA8E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541397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0431BF48" w14:textId="4686721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B169DF" w:rsidR="00561256" w:rsidTr="66FBC760" w14:paraId="331F9495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1B1DE4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7572D6D7" w14:textId="2ED2DB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Pr="00B169DF" w:rsidR="00561256" w:rsidTr="66FBC760" w14:paraId="339BFB5F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5D93ED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57A5418D" w14:textId="24456E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dr hab. Radosław Grabowski, prof. UR</w:t>
            </w:r>
          </w:p>
        </w:tc>
      </w:tr>
      <w:tr w:rsidRPr="00B169DF" w:rsidR="00561256" w:rsidTr="66FBC760" w14:paraId="0AD0E368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02074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51441C8C" w14:textId="5A4487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mgr Tomasz Ciechanowski</w:t>
            </w:r>
            <w:r w:rsidRPr="00561256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Pr="00561256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</w:tbl>
    <w:p w:rsidRPr="00B169DF" w:rsidR="0085747A" w:rsidP="009C54AE" w:rsidRDefault="0085747A" w14:paraId="0AB0B6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169DF" w:rsidR="00923D7D" w:rsidP="009C54AE" w:rsidRDefault="00923D7D" w14:paraId="386805B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9AEF04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B169DF" w:rsidR="00923D7D" w:rsidP="009C54AE" w:rsidRDefault="00923D7D" w14:paraId="1743B3C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B169DF" w:rsidR="00015B8F" w:rsidTr="791C49D0" w14:paraId="30AA7A12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1B5380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015B8F" w:rsidP="009C54AE" w:rsidRDefault="002B5EA0" w14:paraId="6D8201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Pr="00B169D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791C49D0" w:rsidRDefault="00015B8F" w14:paraId="2F885B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91C49D0" w:rsidR="00015B8F">
              <w:rPr>
                <w:rFonts w:ascii="Corbel" w:hAnsi="Corbel"/>
              </w:rPr>
              <w:t>Wykł</w:t>
            </w:r>
            <w:r w:rsidRPr="791C49D0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1D2C8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791C49D0" w:rsidRDefault="00015B8F" w14:paraId="5160E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91C49D0" w:rsidR="00015B8F">
              <w:rPr>
                <w:rFonts w:ascii="Corbel" w:hAnsi="Corbel"/>
              </w:rPr>
              <w:t>Konw</w:t>
            </w:r>
            <w:r w:rsidRPr="791C49D0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EB8C3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791C49D0" w:rsidRDefault="00015B8F" w14:paraId="613DFF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91C49D0" w:rsidR="00015B8F">
              <w:rPr>
                <w:rFonts w:ascii="Corbel" w:hAnsi="Corbel"/>
              </w:rPr>
              <w:t>Sem</w:t>
            </w:r>
            <w:r w:rsidRPr="791C49D0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279D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791C49D0" w:rsidRDefault="00015B8F" w14:paraId="3736CA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791C49D0" w:rsidR="00015B8F">
              <w:rPr>
                <w:rFonts w:ascii="Corbel" w:hAnsi="Corbel"/>
              </w:rPr>
              <w:t>Prakt</w:t>
            </w:r>
            <w:r w:rsidRPr="791C49D0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4BF784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1B465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B169DF" w:rsidR="00015B8F" w:rsidTr="791C49D0" w14:paraId="6306D567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791C49D0" w:rsidRDefault="00561256" w14:paraId="1719D624" w14:textId="3ABCD84C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91C49D0" w:rsidR="00561256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791C49D0" w:rsidRDefault="00015B8F" w14:paraId="5538CF23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791C49D0" w:rsidRDefault="00015B8F" w14:paraId="7F6F440F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791C49D0" w:rsidRDefault="00561256" w14:paraId="6A92E530" w14:textId="622C94B0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91C49D0" w:rsidR="0056125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791C49D0" w:rsidRDefault="00015B8F" w14:paraId="206F5874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791C49D0" w:rsidRDefault="00015B8F" w14:paraId="6AA110D6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791C49D0" w:rsidRDefault="00015B8F" w14:paraId="400FD282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791C49D0" w:rsidRDefault="00015B8F" w14:paraId="3A0BAD3A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791C49D0" w:rsidRDefault="00015B8F" w14:paraId="6D016867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791C49D0" w:rsidRDefault="00561256" w14:paraId="6A0F2B8E" w14:textId="79C2C03C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791C49D0" w:rsidR="0056125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B169DF" w:rsidR="00923D7D" w:rsidP="009C54AE" w:rsidRDefault="00923D7D" w14:paraId="5A36119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923D7D" w:rsidP="009C54AE" w:rsidRDefault="00923D7D" w14:paraId="674D859A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85747A" w:rsidP="00F83B28" w:rsidRDefault="0085747A" w14:paraId="240B44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7902BB" w:rsidR="00561256" w:rsidP="00561256" w:rsidRDefault="00561256" w14:paraId="7354B2A9" w14:textId="77777777">
      <w:pPr>
        <w:pStyle w:val="Punktygwne"/>
        <w:numPr>
          <w:ilvl w:val="0"/>
          <w:numId w:val="2"/>
        </w:numPr>
        <w:spacing w:before="0" w:after="0"/>
        <w:ind w:left="1068"/>
        <w:rPr>
          <w:rFonts w:ascii="Corbel" w:hAnsi="Corbel"/>
          <w:b w:val="0"/>
          <w:smallCaps w:val="0"/>
          <w:szCs w:val="24"/>
        </w:rPr>
      </w:pPr>
      <w:r w:rsidRPr="007902BB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F551E6" w:rsidP="00F551E6" w:rsidRDefault="00F551E6" w14:paraId="07456AF8" w14:textId="77777777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F551E6" w:rsidP="00F83B28" w:rsidRDefault="00F551E6" w14:paraId="749FB637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:rsidRPr="00B169DF" w:rsidR="00E22FBC" w:rsidP="791C49D0" w:rsidRDefault="00E22FBC" w14:paraId="06A2025E" w14:textId="6C0264C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791C49D0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791C49D0" w:rsidR="00E22FBC">
        <w:rPr>
          <w:rFonts w:ascii="Corbel" w:hAnsi="Corbel"/>
          <w:caps w:val="0"/>
          <w:smallCaps w:val="0"/>
        </w:rPr>
        <w:t>For</w:t>
      </w:r>
      <w:r w:rsidRPr="791C49D0" w:rsidR="00445970">
        <w:rPr>
          <w:rFonts w:ascii="Corbel" w:hAnsi="Corbel"/>
          <w:caps w:val="0"/>
          <w:smallCaps w:val="0"/>
        </w:rPr>
        <w:t xml:space="preserve">ma zaliczenia </w:t>
      </w:r>
      <w:r w:rsidRPr="791C49D0" w:rsidR="00445970">
        <w:rPr>
          <w:rFonts w:ascii="Corbel" w:hAnsi="Corbel"/>
          <w:caps w:val="0"/>
          <w:smallCaps w:val="0"/>
        </w:rPr>
        <w:t xml:space="preserve">przedmiotu </w:t>
      </w:r>
      <w:r w:rsidRPr="791C49D0" w:rsidR="00E22FBC">
        <w:rPr>
          <w:rFonts w:ascii="Corbel" w:hAnsi="Corbel"/>
          <w:caps w:val="0"/>
          <w:smallCaps w:val="0"/>
        </w:rPr>
        <w:t>(</w:t>
      </w:r>
      <w:r w:rsidRPr="791C49D0" w:rsidR="00E22FBC">
        <w:rPr>
          <w:rFonts w:ascii="Corbel" w:hAnsi="Corbel"/>
          <w:caps w:val="0"/>
          <w:smallCaps w:val="0"/>
        </w:rPr>
        <w:t xml:space="preserve">z toku) </w:t>
      </w:r>
      <w:r w:rsidRPr="791C49D0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09C54AE" w:rsidP="009C54AE" w:rsidRDefault="009C54AE" w14:paraId="1041826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561256" w:rsidP="009C54AE" w:rsidRDefault="00561256" w14:paraId="38D6426B" w14:textId="0BACDB66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>
        <w:rPr>
          <w:rFonts w:ascii="Corbel" w:hAnsi="Corbel"/>
          <w:b w:val="0"/>
          <w:szCs w:val="24"/>
        </w:rPr>
        <w:t>zaliczenie z oceną</w:t>
      </w:r>
    </w:p>
    <w:p w:rsidRPr="00B169DF" w:rsidR="00E960BB" w:rsidP="009C54AE" w:rsidRDefault="00E960BB" w14:paraId="3C3564D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09C54AE" w:rsidRDefault="0085747A" w14:paraId="676B673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791C49D0" w:rsidR="0085747A">
        <w:rPr>
          <w:rFonts w:ascii="Corbel" w:hAnsi="Corbel"/>
        </w:rPr>
        <w:t xml:space="preserve">2.Wymagania wstępne </w:t>
      </w:r>
    </w:p>
    <w:p w:rsidR="791C49D0" w:rsidP="791C49D0" w:rsidRDefault="791C49D0" w14:paraId="549E8BF3" w14:textId="03F0B23C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791C49D0" w14:paraId="170821A1" w14:textId="77777777">
        <w:tc>
          <w:tcPr>
            <w:tcW w:w="9670" w:type="dxa"/>
            <w:tcMar/>
          </w:tcPr>
          <w:p w:rsidRPr="00B169DF" w:rsidR="0085747A" w:rsidP="791C49D0" w:rsidRDefault="0085747A" w14:paraId="1BB8AE6C" w14:textId="29B4820B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791C49D0" w:rsidR="0056125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Brak wymagań wstępnych</w:t>
            </w:r>
          </w:p>
        </w:tc>
      </w:tr>
    </w:tbl>
    <w:p w:rsidRPr="00B169DF" w:rsidR="00153C41" w:rsidP="009C54AE" w:rsidRDefault="00153C41" w14:paraId="2DFEE06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791C49D0" w:rsidRDefault="791C49D0" w14:paraId="6C76313B" w14:textId="76E3FE11">
      <w:r>
        <w:br w:type="page"/>
      </w:r>
    </w:p>
    <w:p w:rsidRPr="00B169DF" w:rsidR="0085747A" w:rsidP="791C49D0" w:rsidRDefault="0071620A" w14:paraId="25F38AC3" w14:textId="268F2A82">
      <w:pPr>
        <w:pStyle w:val="Punktygwne"/>
        <w:spacing w:before="0" w:after="0"/>
        <w:rPr>
          <w:rFonts w:ascii="Corbel" w:hAnsi="Corbel"/>
        </w:rPr>
      </w:pPr>
      <w:r w:rsidRPr="791C49D0" w:rsidR="0071620A">
        <w:rPr>
          <w:rFonts w:ascii="Corbel" w:hAnsi="Corbel"/>
        </w:rPr>
        <w:t>3.</w:t>
      </w:r>
      <w:r w:rsidRPr="791C49D0" w:rsidR="0085747A">
        <w:rPr>
          <w:rFonts w:ascii="Corbel" w:hAnsi="Corbel"/>
        </w:rPr>
        <w:t xml:space="preserve"> </w:t>
      </w:r>
      <w:r w:rsidRPr="791C49D0" w:rsidR="00A84C85">
        <w:rPr>
          <w:rFonts w:ascii="Corbel" w:hAnsi="Corbel"/>
        </w:rPr>
        <w:t xml:space="preserve">cele, efekty uczenia </w:t>
      </w:r>
      <w:r w:rsidRPr="791C49D0" w:rsidR="00A84C85">
        <w:rPr>
          <w:rFonts w:ascii="Corbel" w:hAnsi="Corbel"/>
        </w:rPr>
        <w:t>się</w:t>
      </w:r>
      <w:r w:rsidRPr="791C49D0" w:rsidR="0085747A">
        <w:rPr>
          <w:rFonts w:ascii="Corbel" w:hAnsi="Corbel"/>
        </w:rPr>
        <w:t>,</w:t>
      </w:r>
      <w:r w:rsidRPr="791C49D0" w:rsidR="0085747A">
        <w:rPr>
          <w:rFonts w:ascii="Corbel" w:hAnsi="Corbel"/>
        </w:rPr>
        <w:t xml:space="preserve"> treści Programowe i stosowane metody Dydaktyczne</w:t>
      </w:r>
    </w:p>
    <w:p w:rsidRPr="00B169DF" w:rsidR="0085747A" w:rsidP="009C54AE" w:rsidRDefault="0085747A" w14:paraId="0B1F2F4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009C54AE" w:rsidRDefault="0071620A" w14:paraId="4665D232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p w:rsidR="00F83B28" w:rsidP="009C54AE" w:rsidRDefault="00F83B28" w14:paraId="4B3D975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561256" w:rsidTr="008E7354" w14:paraId="4741C57B" w14:textId="77777777"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A08E7" w:rsidR="00561256" w:rsidP="008E7354" w:rsidRDefault="00561256" w14:paraId="652F5D3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3A08E7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551E6" w:rsidR="00561256" w:rsidP="00F551E6" w:rsidRDefault="00561256" w14:paraId="65188758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Corbel" w:hAnsi="Corbel" w:eastAsia="NimbusRomNo9L-Regu" w:cs="NimbusRomNo9L-Regu"/>
                <w:iCs/>
                <w:color w:val="000000"/>
                <w:kern w:val="2"/>
                <w:lang w:eastAsia="hi-IN" w:bidi="hi-IN"/>
              </w:rPr>
            </w:pPr>
            <w:r w:rsidRPr="00F551E6">
              <w:rPr>
                <w:rFonts w:ascii="Corbel" w:hAnsi="Corbel" w:eastAsia="NimbusRomNo9L-Regu" w:cs="NimbusRomNo9L-Regu"/>
                <w:iCs/>
                <w:color w:val="000000"/>
                <w:kern w:val="2"/>
                <w:lang w:eastAsia="hi-IN" w:bidi="hi-IN"/>
              </w:rPr>
              <w:t>Celem przedmiotu jest poszerzenie wiedzy studenta w odniesieniu do jednej z podstawowych</w:t>
            </w:r>
          </w:p>
          <w:p w:rsidRPr="00F551E6" w:rsidR="00561256" w:rsidP="00F551E6" w:rsidRDefault="00561256" w14:paraId="790D3A7E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orbel" w:hAnsi="Corbel" w:eastAsia="NimbusRomNo9L-Regu" w:cs="NimbusRomNo9L-Regu"/>
                <w:iCs/>
                <w:kern w:val="2"/>
                <w:lang w:eastAsia="hi-IN" w:bidi="hi-IN"/>
              </w:rPr>
            </w:pPr>
            <w:r w:rsidRPr="00F551E6">
              <w:rPr>
                <w:rFonts w:ascii="Corbel" w:hAnsi="Corbel" w:eastAsia="NimbusRomNo9L-Regu" w:cs="NimbusRomNo9L-Regu"/>
                <w:iCs/>
                <w:kern w:val="2"/>
                <w:lang w:eastAsia="hi-IN" w:bidi="hi-IN"/>
              </w:rPr>
              <w:t>instytucji życia politycznego. Bez znajomości podstaw teorii i praktyki funkcjonowania partii</w:t>
            </w:r>
          </w:p>
          <w:p w:rsidRPr="00F551E6" w:rsidR="00561256" w:rsidP="00F551E6" w:rsidRDefault="00561256" w14:paraId="0B89F9D3" w14:textId="77777777">
            <w:pPr>
              <w:pStyle w:val="Podpunkty"/>
              <w:ind w:left="0"/>
              <w:rPr>
                <w:rFonts w:ascii="Corbel" w:hAnsi="Corbel"/>
                <w:iCs/>
                <w:szCs w:val="22"/>
              </w:rPr>
            </w:pPr>
            <w:r w:rsidRPr="00F551E6">
              <w:rPr>
                <w:rFonts w:ascii="Corbel" w:hAnsi="Corbel" w:eastAsia="NimbusRomNo9L-Regu" w:cs="NimbusRomNo9L-Regu"/>
                <w:b w:val="0"/>
                <w:iCs/>
                <w:kern w:val="2"/>
                <w:szCs w:val="22"/>
                <w:lang w:eastAsia="hi-IN" w:bidi="hi-IN"/>
              </w:rPr>
              <w:t xml:space="preserve">politycznych, trudno mówić o zrozumieniu istoty współczesnej demokracji. </w:t>
            </w:r>
          </w:p>
        </w:tc>
      </w:tr>
      <w:tr w:rsidR="00561256" w:rsidTr="008E7354" w14:paraId="01AC02CA" w14:textId="77777777"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A08E7" w:rsidR="00561256" w:rsidP="008E7354" w:rsidRDefault="00561256" w14:paraId="4141D181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3A08E7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551E6" w:rsidR="00561256" w:rsidP="00F551E6" w:rsidRDefault="00561256" w14:paraId="150F2931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Cs/>
                <w:szCs w:val="22"/>
              </w:rPr>
            </w:pPr>
            <w:r w:rsidRPr="00F551E6">
              <w:rPr>
                <w:rFonts w:ascii="Corbel" w:hAnsi="Corbel" w:eastAsia="NimbusRomNo9L-Regu" w:cs="NimbusRomNo9L-Regu"/>
                <w:b w:val="0"/>
                <w:iCs/>
                <w:kern w:val="2"/>
                <w:szCs w:val="22"/>
                <w:lang w:eastAsia="hi-IN" w:bidi="hi-IN"/>
              </w:rPr>
              <w:t>Poza celem dydaktycznym ważnym efektem kształcenia jest próba kształtowania postawy świadomego obywatelstwa</w:t>
            </w:r>
          </w:p>
        </w:tc>
      </w:tr>
    </w:tbl>
    <w:p w:rsidRPr="00561256" w:rsidR="00561256" w:rsidP="009C54AE" w:rsidRDefault="00561256" w14:paraId="164B635B" w14:textId="77777777">
      <w:pPr>
        <w:pStyle w:val="Podpunkty"/>
        <w:rPr>
          <w:rFonts w:ascii="Corbel" w:hAnsi="Corbel"/>
          <w:b w:val="0"/>
          <w:iCs/>
          <w:sz w:val="24"/>
          <w:szCs w:val="24"/>
        </w:rPr>
      </w:pPr>
    </w:p>
    <w:p w:rsidRPr="00B169DF" w:rsidR="001D7B54" w:rsidP="009C54AE" w:rsidRDefault="009F4610" w14:paraId="26B57CD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  <w:r w:rsidRPr="00B169DF" w:rsidR="00445970">
        <w:rPr>
          <w:rFonts w:ascii="Corbel" w:hAnsi="Corbel"/>
          <w:sz w:val="24"/>
          <w:szCs w:val="24"/>
        </w:rPr>
        <w:t xml:space="preserve"> </w:t>
      </w:r>
    </w:p>
    <w:p w:rsidRPr="00B169DF" w:rsidR="001D7B54" w:rsidP="009C54AE" w:rsidRDefault="001D7B54" w14:paraId="1B820D6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8"/>
        <w:gridCol w:w="5958"/>
        <w:gridCol w:w="1884"/>
      </w:tblGrid>
      <w:tr w:rsidRPr="00B169DF" w:rsidR="0085747A" w:rsidTr="791C49D0" w14:paraId="13985E3C" w14:textId="77777777">
        <w:tc>
          <w:tcPr>
            <w:tcW w:w="1678" w:type="dxa"/>
            <w:tcMar/>
            <w:vAlign w:val="center"/>
          </w:tcPr>
          <w:p w:rsidRPr="00B169DF" w:rsidR="0085747A" w:rsidP="009C54AE" w:rsidRDefault="0085747A" w14:paraId="674A14F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B169DF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58" w:type="dxa"/>
            <w:tcMar/>
            <w:vAlign w:val="center"/>
          </w:tcPr>
          <w:p w:rsidRPr="00B169DF" w:rsidR="0085747A" w:rsidP="00C05F44" w:rsidRDefault="0085747A" w14:paraId="2012558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84" w:type="dxa"/>
            <w:tcMar/>
            <w:vAlign w:val="center"/>
          </w:tcPr>
          <w:p w:rsidRPr="00B169DF" w:rsidR="0085747A" w:rsidP="00C05F44" w:rsidRDefault="0085747A" w14:paraId="7A686FD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B169DF" w:rsidR="004B70D7" w:rsidTr="791C49D0" w14:paraId="0743ADBC" w14:textId="77777777">
        <w:tc>
          <w:tcPr>
            <w:tcW w:w="1678" w:type="dxa"/>
            <w:tcMar/>
          </w:tcPr>
          <w:p w:rsidRPr="00A91BC4" w:rsidR="004B70D7" w:rsidP="00A91BC4" w:rsidRDefault="004B70D7" w14:paraId="33635583" w14:textId="4B70C1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Ek_01</w:t>
            </w:r>
          </w:p>
        </w:tc>
        <w:tc>
          <w:tcPr>
            <w:tcW w:w="5958" w:type="dxa"/>
            <w:tcMar/>
          </w:tcPr>
          <w:p w:rsidRPr="00A91BC4" w:rsidR="004B70D7" w:rsidP="00A91BC4" w:rsidRDefault="004B70D7" w14:paraId="04D44BA6" w14:textId="28AB778C">
            <w:pPr>
              <w:pStyle w:val="TableParagraph"/>
              <w:ind w:right="96"/>
              <w:jc w:val="both"/>
              <w:rPr>
                <w:bCs/>
              </w:rPr>
            </w:pPr>
            <w:r w:rsidRPr="00A91BC4">
              <w:rPr>
                <w:bCs/>
              </w:rPr>
              <w:t>Posiada zaawansowaną wiedzę ogólną w obszarze nauk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społecznych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z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zakresu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prawa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administracji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oraz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uporządkowaną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podbudowaną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teoretycznie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wiedzę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obejmującą</w:t>
            </w:r>
            <w:r w:rsidRPr="00A91BC4">
              <w:rPr>
                <w:bCs/>
                <w:spacing w:val="26"/>
              </w:rPr>
              <w:t xml:space="preserve"> </w:t>
            </w:r>
            <w:r w:rsidRPr="00A91BC4">
              <w:rPr>
                <w:bCs/>
              </w:rPr>
              <w:t>kluczowe</w:t>
            </w:r>
            <w:r w:rsidRPr="00A91BC4">
              <w:rPr>
                <w:bCs/>
                <w:spacing w:val="24"/>
              </w:rPr>
              <w:t xml:space="preserve"> </w:t>
            </w:r>
            <w:r w:rsidRPr="00A91BC4">
              <w:rPr>
                <w:bCs/>
              </w:rPr>
              <w:t>zagadnienia,</w:t>
            </w:r>
            <w:r w:rsidRPr="00A91BC4">
              <w:rPr>
                <w:bCs/>
                <w:spacing w:val="25"/>
              </w:rPr>
              <w:t xml:space="preserve"> </w:t>
            </w:r>
            <w:r w:rsidRPr="00A91BC4">
              <w:rPr>
                <w:bCs/>
              </w:rPr>
              <w:t>ekonomiczne, polityczne oraz socjologiczne;</w:t>
            </w:r>
          </w:p>
        </w:tc>
        <w:tc>
          <w:tcPr>
            <w:tcW w:w="1884" w:type="dxa"/>
            <w:tcMar/>
          </w:tcPr>
          <w:p w:rsidRPr="00A91BC4" w:rsidR="004B70D7" w:rsidP="00A91BC4" w:rsidRDefault="004B70D7" w14:paraId="1447A687" w14:textId="77777777">
            <w:pPr>
              <w:suppressAutoHyphens/>
              <w:spacing w:after="0" w:line="240" w:lineRule="auto"/>
              <w:jc w:val="both"/>
              <w:rPr>
                <w:rFonts w:ascii="Corbel" w:hAnsi="Corbel"/>
                <w:bCs/>
                <w:smallCaps/>
                <w:lang w:val="de-DE" w:eastAsia="zh-CN"/>
              </w:rPr>
            </w:pPr>
            <w:r w:rsidRPr="00A91BC4">
              <w:rPr>
                <w:rFonts w:ascii="Corbel" w:hAnsi="Corbel"/>
                <w:bCs/>
                <w:smallCaps/>
                <w:lang w:val="de-DE" w:eastAsia="zh-CN"/>
              </w:rPr>
              <w:t>K_W01,</w:t>
            </w:r>
          </w:p>
          <w:p w:rsidRPr="00A91BC4" w:rsidR="004B70D7" w:rsidP="00A91BC4" w:rsidRDefault="004B70D7" w14:paraId="5F66D69A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</w:p>
        </w:tc>
      </w:tr>
      <w:tr w:rsidRPr="00B169DF" w:rsidR="004B70D7" w:rsidTr="791C49D0" w14:paraId="7C77AE67" w14:textId="77777777">
        <w:tc>
          <w:tcPr>
            <w:tcW w:w="1678" w:type="dxa"/>
            <w:tcMar/>
          </w:tcPr>
          <w:p w:rsidRPr="00A91BC4" w:rsidR="004B70D7" w:rsidP="00A91BC4" w:rsidRDefault="004B70D7" w14:paraId="612EE708" w14:textId="5774320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Ek_02</w:t>
            </w:r>
          </w:p>
        </w:tc>
        <w:tc>
          <w:tcPr>
            <w:tcW w:w="5958" w:type="dxa"/>
            <w:tcMar/>
          </w:tcPr>
          <w:p w:rsidRPr="00A91BC4" w:rsidR="004B70D7" w:rsidP="00A91BC4" w:rsidRDefault="004B70D7" w14:paraId="5F6201A2" w14:textId="457CF037">
            <w:pPr>
              <w:pStyle w:val="TableParagraph"/>
              <w:ind w:right="98"/>
              <w:jc w:val="both"/>
              <w:rPr>
                <w:bCs/>
                <w:spacing w:val="14"/>
              </w:rPr>
            </w:pPr>
            <w:r w:rsidRPr="00A91BC4">
              <w:rPr>
                <w:bCs/>
              </w:rPr>
              <w:t>Posiada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wiedze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na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temat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współczesnych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ustrojów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politycznych</w:t>
            </w:r>
            <w:r w:rsidRPr="00A91BC4">
              <w:rPr>
                <w:bCs/>
                <w:spacing w:val="13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13"/>
              </w:rPr>
              <w:t xml:space="preserve"> </w:t>
            </w:r>
            <w:r w:rsidRPr="00A91BC4">
              <w:rPr>
                <w:bCs/>
              </w:rPr>
              <w:t>prawnych państw,</w:t>
            </w:r>
            <w:r w:rsidRPr="00A91BC4">
              <w:rPr>
                <w:bCs/>
                <w:spacing w:val="13"/>
              </w:rPr>
              <w:t xml:space="preserve"> </w:t>
            </w:r>
            <w:r w:rsidRPr="00A91BC4">
              <w:rPr>
                <w:bCs/>
              </w:rPr>
              <w:t>jego strukturach</w:t>
            </w:r>
            <w:r w:rsidRPr="00A91BC4">
              <w:rPr>
                <w:bCs/>
                <w:spacing w:val="-44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41"/>
              </w:rPr>
              <w:t> </w:t>
            </w:r>
            <w:r w:rsidRPr="00A91BC4">
              <w:rPr>
                <w:bCs/>
              </w:rPr>
              <w:t>zasadach</w:t>
            </w:r>
            <w:r w:rsidRPr="00A91BC4">
              <w:rPr>
                <w:bCs/>
                <w:spacing w:val="42"/>
              </w:rPr>
              <w:t xml:space="preserve"> </w:t>
            </w:r>
            <w:r w:rsidRPr="00A91BC4">
              <w:rPr>
                <w:bCs/>
              </w:rPr>
              <w:t>funkcjonowania</w:t>
            </w:r>
            <w:r w:rsidRPr="00A91BC4">
              <w:rPr>
                <w:bCs/>
                <w:spacing w:val="41"/>
              </w:rPr>
              <w:t xml:space="preserve"> </w:t>
            </w:r>
            <w:r w:rsidRPr="00A91BC4">
              <w:rPr>
                <w:bCs/>
              </w:rPr>
              <w:t>oraz</w:t>
            </w:r>
            <w:r w:rsidRPr="00A91BC4">
              <w:rPr>
                <w:bCs/>
                <w:spacing w:val="43"/>
              </w:rPr>
              <w:t xml:space="preserve"> </w:t>
            </w:r>
            <w:r w:rsidRPr="00A91BC4">
              <w:rPr>
                <w:bCs/>
              </w:rPr>
              <w:t>fundamentalnych dylematach współczesnej cywilizacji;</w:t>
            </w:r>
          </w:p>
        </w:tc>
        <w:tc>
          <w:tcPr>
            <w:tcW w:w="1884" w:type="dxa"/>
            <w:tcMar/>
          </w:tcPr>
          <w:p w:rsidRPr="00A91BC4" w:rsidR="004B70D7" w:rsidP="00A91BC4" w:rsidRDefault="004B70D7" w14:paraId="5C79F4A1" w14:textId="77777777">
            <w:pPr>
              <w:suppressAutoHyphens/>
              <w:spacing w:after="0" w:line="240" w:lineRule="auto"/>
              <w:jc w:val="both"/>
              <w:rPr>
                <w:rFonts w:ascii="Corbel" w:hAnsi="Corbel"/>
                <w:bCs/>
                <w:smallCaps/>
              </w:rPr>
            </w:pPr>
            <w:r w:rsidRPr="00A91BC4">
              <w:rPr>
                <w:rFonts w:ascii="Corbel" w:hAnsi="Corbel"/>
                <w:bCs/>
                <w:smallCaps/>
              </w:rPr>
              <w:t>K_W07,</w:t>
            </w:r>
          </w:p>
          <w:p w:rsidRPr="00A91BC4" w:rsidR="004B70D7" w:rsidP="00A91BC4" w:rsidRDefault="004B70D7" w14:paraId="4DE59A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</w:p>
        </w:tc>
      </w:tr>
      <w:tr w:rsidRPr="00B169DF" w:rsidR="004B70D7" w:rsidTr="791C49D0" w14:paraId="64D823B1" w14:textId="77777777">
        <w:tc>
          <w:tcPr>
            <w:tcW w:w="1678" w:type="dxa"/>
            <w:tcMar/>
          </w:tcPr>
          <w:p w:rsidRPr="00A91BC4" w:rsidR="004B70D7" w:rsidP="791C49D0" w:rsidRDefault="004B70D7" w14:paraId="769D7E49" w14:textId="22A9B63E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91C49D0" w:rsidR="0A5F2E16">
              <w:rPr>
                <w:rFonts w:ascii="Corbel" w:hAnsi="Corbel"/>
                <w:b w:val="0"/>
                <w:bCs w:val="0"/>
                <w:sz w:val="22"/>
                <w:szCs w:val="22"/>
                <w:lang w:eastAsia="zh-CN"/>
              </w:rPr>
              <w:t>Ek_0</w:t>
            </w:r>
            <w:r w:rsidRPr="791C49D0" w:rsidR="7260320F">
              <w:rPr>
                <w:rFonts w:ascii="Corbel" w:hAnsi="Corbel"/>
                <w:b w:val="0"/>
                <w:bCs w:val="0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958" w:type="dxa"/>
            <w:tcMar/>
          </w:tcPr>
          <w:p w:rsidRPr="00A91BC4" w:rsidR="004B70D7" w:rsidP="00A91BC4" w:rsidRDefault="004B70D7" w14:paraId="13029AED" w14:textId="1CE1A761">
            <w:pPr>
              <w:pStyle w:val="TableParagraph"/>
              <w:jc w:val="both"/>
              <w:rPr>
                <w:bCs/>
              </w:rPr>
            </w:pPr>
            <w:r w:rsidRPr="00A91BC4">
              <w:rPr>
                <w:bCs/>
              </w:rPr>
              <w:t>Zna</w:t>
            </w:r>
            <w:r w:rsidRPr="00A91BC4">
              <w:rPr>
                <w:bCs/>
                <w:spacing w:val="26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71"/>
              </w:rPr>
              <w:t xml:space="preserve"> </w:t>
            </w:r>
            <w:r w:rsidRPr="00A91BC4">
              <w:rPr>
                <w:bCs/>
              </w:rPr>
              <w:t>rozumie</w:t>
            </w:r>
            <w:r w:rsidRPr="00A91BC4">
              <w:rPr>
                <w:bCs/>
                <w:spacing w:val="71"/>
              </w:rPr>
              <w:t xml:space="preserve"> </w:t>
            </w:r>
            <w:r w:rsidRPr="00A91BC4">
              <w:rPr>
                <w:bCs/>
              </w:rPr>
              <w:t>metodologie</w:t>
            </w:r>
            <w:r w:rsidRPr="00A91BC4">
              <w:rPr>
                <w:bCs/>
                <w:spacing w:val="72"/>
              </w:rPr>
              <w:t xml:space="preserve"> </w:t>
            </w:r>
            <w:r w:rsidRPr="00A91BC4">
              <w:rPr>
                <w:bCs/>
              </w:rPr>
              <w:t>pracy</w:t>
            </w:r>
            <w:r w:rsidRPr="00A91BC4">
              <w:rPr>
                <w:bCs/>
                <w:spacing w:val="71"/>
              </w:rPr>
              <w:t xml:space="preserve"> </w:t>
            </w:r>
            <w:r w:rsidRPr="00A91BC4">
              <w:rPr>
                <w:bCs/>
              </w:rPr>
              <w:t>umysłowej</w:t>
            </w:r>
            <w:r w:rsidRPr="00A91BC4">
              <w:rPr>
                <w:bCs/>
                <w:spacing w:val="75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71"/>
              </w:rPr>
              <w:t xml:space="preserve"> </w:t>
            </w:r>
            <w:r w:rsidRPr="00A91BC4">
              <w:rPr>
                <w:bCs/>
              </w:rPr>
              <w:t xml:space="preserve">reguły pisania prac naukowych; </w:t>
            </w:r>
          </w:p>
        </w:tc>
        <w:tc>
          <w:tcPr>
            <w:tcW w:w="1884" w:type="dxa"/>
            <w:tcMar/>
          </w:tcPr>
          <w:p w:rsidRPr="00A91BC4" w:rsidR="004B70D7" w:rsidP="00A91BC4" w:rsidRDefault="004B70D7" w14:paraId="2FA73C33" w14:textId="77777777">
            <w:pPr>
              <w:suppressAutoHyphens/>
              <w:spacing w:after="0" w:line="240" w:lineRule="auto"/>
              <w:jc w:val="both"/>
              <w:rPr>
                <w:rFonts w:ascii="Corbel" w:hAnsi="Corbel"/>
                <w:bCs/>
                <w:lang w:eastAsia="zh-CN"/>
              </w:rPr>
            </w:pPr>
            <w:r w:rsidRPr="00A91BC4">
              <w:rPr>
                <w:rFonts w:ascii="Corbel" w:hAnsi="Corbel"/>
                <w:bCs/>
                <w:lang w:eastAsia="zh-CN"/>
              </w:rPr>
              <w:t>K_W10</w:t>
            </w:r>
          </w:p>
          <w:p w:rsidRPr="00A91BC4" w:rsidR="004B70D7" w:rsidP="00A91BC4" w:rsidRDefault="004B70D7" w14:paraId="65FE38DB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</w:p>
        </w:tc>
      </w:tr>
      <w:tr w:rsidRPr="00B169DF" w:rsidR="004B70D7" w:rsidTr="791C49D0" w14:paraId="56C02B14" w14:textId="77777777">
        <w:tc>
          <w:tcPr>
            <w:tcW w:w="1678" w:type="dxa"/>
            <w:tcMar/>
          </w:tcPr>
          <w:p w:rsidRPr="00A91BC4" w:rsidR="004B70D7" w:rsidP="00A91BC4" w:rsidRDefault="004B70D7" w14:paraId="287E2B00" w14:textId="67FF0B2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Ek_04</w:t>
            </w:r>
          </w:p>
        </w:tc>
        <w:tc>
          <w:tcPr>
            <w:tcW w:w="5958" w:type="dxa"/>
            <w:tcMar/>
          </w:tcPr>
          <w:p w:rsidRPr="00A91BC4" w:rsidR="004B70D7" w:rsidP="00A91BC4" w:rsidRDefault="004B70D7" w14:paraId="0B446403" w14:textId="76ECE3C5">
            <w:pPr>
              <w:pStyle w:val="TableParagraph"/>
              <w:jc w:val="both"/>
              <w:rPr>
                <w:bCs/>
              </w:rPr>
            </w:pPr>
            <w:r w:rsidRPr="00A91BC4">
              <w:rPr>
                <w:bCs/>
              </w:rPr>
              <w:t>Potrafi prawidłowo identyfikować i interpretować zjawiska prawne i inne zachodzące w administracji oraz ich wzajemne relacje z wykorzystaniem wiedzy w zakresie nauk administracyjnych</w:t>
            </w:r>
          </w:p>
        </w:tc>
        <w:tc>
          <w:tcPr>
            <w:tcW w:w="1884" w:type="dxa"/>
            <w:tcMar/>
          </w:tcPr>
          <w:p w:rsidRPr="00A91BC4" w:rsidR="004B70D7" w:rsidP="00A91BC4" w:rsidRDefault="004B70D7" w14:paraId="08D9B90C" w14:textId="77777777">
            <w:pPr>
              <w:suppressAutoHyphens/>
              <w:spacing w:after="0" w:line="240" w:lineRule="auto"/>
              <w:rPr>
                <w:rFonts w:ascii="Corbel" w:hAnsi="Corbel"/>
                <w:bCs/>
                <w:smallCaps/>
                <w:lang w:eastAsia="zh-CN"/>
              </w:rPr>
            </w:pPr>
            <w:r w:rsidRPr="00A91BC4">
              <w:rPr>
                <w:rFonts w:ascii="Corbel" w:hAnsi="Corbel"/>
                <w:bCs/>
                <w:smallCaps/>
                <w:lang w:eastAsia="zh-CN"/>
              </w:rPr>
              <w:t>K_U01,</w:t>
            </w:r>
          </w:p>
          <w:p w:rsidRPr="00A91BC4" w:rsidR="004B70D7" w:rsidP="00A91BC4" w:rsidRDefault="004B70D7" w14:paraId="59BD85BB" w14:textId="77777777">
            <w:pPr>
              <w:suppressAutoHyphens/>
              <w:spacing w:after="0" w:line="240" w:lineRule="auto"/>
              <w:jc w:val="both"/>
              <w:rPr>
                <w:rFonts w:ascii="Corbel" w:hAnsi="Corbel"/>
                <w:bCs/>
                <w:lang w:eastAsia="zh-CN"/>
              </w:rPr>
            </w:pPr>
          </w:p>
        </w:tc>
      </w:tr>
      <w:tr w:rsidRPr="00B169DF" w:rsidR="004B70D7" w:rsidTr="791C49D0" w14:paraId="7CE92B65" w14:textId="77777777">
        <w:tc>
          <w:tcPr>
            <w:tcW w:w="1678" w:type="dxa"/>
            <w:tcMar/>
          </w:tcPr>
          <w:p w:rsidRPr="00A91BC4" w:rsidR="004B70D7" w:rsidP="00A91BC4" w:rsidRDefault="004B70D7" w14:paraId="74B12AD5" w14:textId="7E20859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Ek_05</w:t>
            </w:r>
          </w:p>
        </w:tc>
        <w:tc>
          <w:tcPr>
            <w:tcW w:w="5958" w:type="dxa"/>
            <w:tcMar/>
          </w:tcPr>
          <w:p w:rsidRPr="00A91BC4" w:rsidR="004B70D7" w:rsidP="791C49D0" w:rsidRDefault="004B70D7" w14:paraId="4BC5299C" w14:textId="131E423B">
            <w:pPr>
              <w:pStyle w:val="TableParagraph"/>
              <w:jc w:val="both"/>
            </w:pPr>
            <w:r w:rsidR="0A5F2E16">
              <w:rPr/>
              <w:t>Potrafi właściwie dobierać źródła oraz informacje, pozyskiwać dane dla analizowania procesów i zjawisk</w:t>
            </w:r>
            <w:r w:rsidR="1ED4CF06">
              <w:rPr/>
              <w:t>a, także prawidłowo posługiwać się wiedzą z zakresu nauk praw</w:t>
            </w:r>
            <w:r w:rsidR="6F8E6850">
              <w:rPr/>
              <w:t>nych</w:t>
            </w:r>
            <w:r w:rsidR="1ED4CF06">
              <w:rPr/>
              <w:t xml:space="preserve"> i administracji oraz podstawową wiedzą interdyscyplinarną do przygotowania rozwiązań problemów;</w:t>
            </w:r>
          </w:p>
        </w:tc>
        <w:tc>
          <w:tcPr>
            <w:tcW w:w="1884" w:type="dxa"/>
            <w:tcMar/>
          </w:tcPr>
          <w:p w:rsidRPr="00A91BC4" w:rsidR="004B70D7" w:rsidP="00A91BC4" w:rsidRDefault="004B70D7" w14:paraId="284C3288" w14:textId="77777777">
            <w:pPr>
              <w:suppressAutoHyphens/>
              <w:spacing w:after="0" w:line="240" w:lineRule="auto"/>
              <w:rPr>
                <w:rFonts w:ascii="Corbel" w:hAnsi="Corbel"/>
                <w:bCs/>
                <w:smallCaps/>
                <w:lang w:eastAsia="zh-CN"/>
              </w:rPr>
            </w:pPr>
            <w:r w:rsidRPr="00A91BC4">
              <w:rPr>
                <w:rFonts w:ascii="Corbel" w:hAnsi="Corbel"/>
                <w:bCs/>
                <w:smallCaps/>
                <w:lang w:eastAsia="zh-CN"/>
              </w:rPr>
              <w:t>K_U03,</w:t>
            </w:r>
          </w:p>
          <w:p w:rsidRPr="00A91BC4" w:rsidR="004B70D7" w:rsidP="00A91BC4" w:rsidRDefault="004B70D7" w14:paraId="65DA25CE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</w:p>
        </w:tc>
      </w:tr>
      <w:tr w:rsidRPr="00B169DF" w:rsidR="004B70D7" w:rsidTr="791C49D0" w14:paraId="1F3BC7BD" w14:textId="77777777">
        <w:tc>
          <w:tcPr>
            <w:tcW w:w="1678" w:type="dxa"/>
            <w:tcMar/>
          </w:tcPr>
          <w:p w:rsidRPr="00A91BC4" w:rsidR="004B70D7" w:rsidP="00A91BC4" w:rsidRDefault="004B70D7" w14:paraId="354DB351" w14:textId="0B89A02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Ek_06</w:t>
            </w:r>
          </w:p>
        </w:tc>
        <w:tc>
          <w:tcPr>
            <w:tcW w:w="5958" w:type="dxa"/>
            <w:tcMar/>
          </w:tcPr>
          <w:p w:rsidRPr="00A91BC4" w:rsidR="004B70D7" w:rsidP="00A91BC4" w:rsidRDefault="00A91BC4" w14:paraId="00E4E938" w14:textId="7DA4D4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mallCaps w:val="0"/>
                <w:sz w:val="22"/>
              </w:rPr>
              <w:t>Wykazuje się specjalistycznymi umiejętnościami znajdowania podstaw prawnych, orzecznictwa i literatury dotyczącej badanych zagadnień oraz stosowania zasad etycznych, jak również samodzielnego proponowania rozwiązań konkretnego problemu i podejmowania rozstrzygnięć;</w:t>
            </w:r>
          </w:p>
        </w:tc>
        <w:tc>
          <w:tcPr>
            <w:tcW w:w="1884" w:type="dxa"/>
            <w:tcMar/>
          </w:tcPr>
          <w:p w:rsidRPr="00A91BC4" w:rsidR="004B70D7" w:rsidP="00A91BC4" w:rsidRDefault="004B70D7" w14:paraId="68D3C50F" w14:textId="7E029C5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K_U04,</w:t>
            </w:r>
          </w:p>
        </w:tc>
      </w:tr>
      <w:tr w:rsidRPr="00B169DF" w:rsidR="004B70D7" w:rsidTr="791C49D0" w14:paraId="7FAF686A" w14:textId="77777777">
        <w:tc>
          <w:tcPr>
            <w:tcW w:w="1678" w:type="dxa"/>
            <w:tcMar/>
          </w:tcPr>
          <w:p w:rsidRPr="00A91BC4" w:rsidR="004B70D7" w:rsidP="00A91BC4" w:rsidRDefault="004B70D7" w14:paraId="176195C0" w14:textId="3A5C9A0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Ek_07</w:t>
            </w:r>
          </w:p>
        </w:tc>
        <w:tc>
          <w:tcPr>
            <w:tcW w:w="5958" w:type="dxa"/>
            <w:tcMar/>
          </w:tcPr>
          <w:p w:rsidRPr="00A91BC4" w:rsidR="004B70D7" w:rsidP="791C49D0" w:rsidRDefault="004B70D7" w14:paraId="15BAA3D2" w14:textId="0B6988A6" w14:noSpellErr="1">
            <w:pPr>
              <w:pStyle w:val="TableParagraph"/>
              <w:ind w:left="0" w:right="97"/>
              <w:jc w:val="both"/>
            </w:pPr>
            <w:r w:rsidRPr="791C49D0" w:rsidR="0A5F2E16">
              <w:rPr/>
              <w:t>Posiada</w:t>
            </w:r>
            <w:r w:rsidRPr="00A91BC4" w:rsidR="0A5F2E16">
              <w:rPr>
                <w:bCs/>
                <w:spacing w:val="-8"/>
              </w:rPr>
              <w:t xml:space="preserve"> </w:t>
            </w:r>
            <w:r w:rsidRPr="791C49D0" w:rsidR="0A5F2E16">
              <w:rPr/>
              <w:t>umiejętność</w:t>
            </w:r>
            <w:r w:rsidRPr="00A91BC4" w:rsidR="0A5F2E16">
              <w:rPr>
                <w:bCs/>
                <w:spacing w:val="-8"/>
              </w:rPr>
              <w:t xml:space="preserve"> </w:t>
            </w:r>
            <w:r w:rsidRPr="791C49D0" w:rsidR="0A5F2E16">
              <w:rPr/>
              <w:t>prowadzenia</w:t>
            </w:r>
            <w:r w:rsidRPr="00A91BC4" w:rsidR="0A5F2E16">
              <w:rPr>
                <w:bCs/>
                <w:spacing w:val="-7"/>
              </w:rPr>
              <w:t xml:space="preserve"> </w:t>
            </w:r>
            <w:r w:rsidRPr="791C49D0" w:rsidR="0A5F2E16">
              <w:rPr/>
              <w:t>debaty,</w:t>
            </w:r>
            <w:r w:rsidRPr="00A91BC4" w:rsidR="0A5F2E16">
              <w:rPr>
                <w:bCs/>
                <w:spacing w:val="-8"/>
              </w:rPr>
              <w:t xml:space="preserve"> </w:t>
            </w:r>
            <w:r w:rsidRPr="791C49D0" w:rsidR="0A5F2E16">
              <w:rPr/>
              <w:t>przygotowania</w:t>
            </w:r>
            <w:r w:rsidRPr="00A91BC4" w:rsidR="0A5F2E16">
              <w:rPr>
                <w:bCs/>
                <w:spacing w:val="-44"/>
              </w:rPr>
              <w:t xml:space="preserve"> </w:t>
            </w:r>
            <w:r w:rsidRPr="791C49D0" w:rsidR="0A5F2E16">
              <w:rPr/>
              <w:t>prac</w:t>
            </w:r>
            <w:r w:rsidRPr="00A91BC4" w:rsidR="0A5F2E16">
              <w:rPr>
                <w:bCs/>
                <w:spacing w:val="1"/>
              </w:rPr>
              <w:t xml:space="preserve"> </w:t>
            </w:r>
            <w:r w:rsidRPr="791C49D0" w:rsidR="0A5F2E16">
              <w:rPr/>
              <w:t>pisemnych,</w:t>
            </w:r>
            <w:r w:rsidRPr="00A91BC4" w:rsidR="0A5F2E16">
              <w:rPr>
                <w:bCs/>
                <w:spacing w:val="1"/>
              </w:rPr>
              <w:t xml:space="preserve"> </w:t>
            </w:r>
            <w:r w:rsidRPr="791C49D0" w:rsidR="0A5F2E16">
              <w:rPr/>
              <w:t>prezentacji</w:t>
            </w:r>
            <w:r w:rsidRPr="00A91BC4" w:rsidR="0A5F2E16">
              <w:rPr>
                <w:bCs/>
                <w:spacing w:val="1"/>
              </w:rPr>
              <w:t xml:space="preserve"> </w:t>
            </w:r>
            <w:r w:rsidRPr="791C49D0" w:rsidR="0A5F2E16">
              <w:rPr/>
              <w:t>multimedialnych,</w:t>
            </w:r>
            <w:r w:rsidRPr="00A91BC4" w:rsidR="0A5F2E16">
              <w:rPr>
                <w:bCs/>
                <w:spacing w:val="1"/>
              </w:rPr>
              <w:t xml:space="preserve"> </w:t>
            </w:r>
            <w:r w:rsidRPr="791C49D0" w:rsidR="0A5F2E16">
              <w:rPr/>
              <w:t>oraz</w:t>
            </w:r>
            <w:r w:rsidRPr="00A91BC4" w:rsidR="0A5F2E16">
              <w:rPr>
                <w:bCs/>
                <w:spacing w:val="1"/>
              </w:rPr>
              <w:t xml:space="preserve"> </w:t>
            </w:r>
            <w:r w:rsidRPr="791C49D0" w:rsidR="0A5F2E16">
              <w:rPr/>
              <w:t>ustnych wystąpień w języku</w:t>
            </w:r>
            <w:r w:rsidRPr="00A91BC4" w:rsidR="0A5F2E16">
              <w:rPr>
                <w:bCs/>
                <w:spacing w:val="1"/>
              </w:rPr>
              <w:t xml:space="preserve"> </w:t>
            </w:r>
            <w:r w:rsidRPr="791C49D0" w:rsidR="0A5F2E16">
              <w:rPr/>
              <w:t xml:space="preserve">polskim w zakresie dziedzin </w:t>
            </w:r>
            <w:r w:rsidRPr="791C49D0" w:rsidR="0A5F2E16">
              <w:rPr/>
              <w:t>i</w:t>
            </w:r>
            <w:r w:rsidRPr="00A91BC4" w:rsidR="0A5F2E16">
              <w:rPr>
                <w:bCs/>
                <w:spacing w:val="-44"/>
              </w:rPr>
              <w:t xml:space="preserve">  </w:t>
            </w:r>
            <w:r w:rsidRPr="791C49D0" w:rsidR="0A5F2E16">
              <w:rPr/>
              <w:t>dyscyplin</w:t>
            </w:r>
            <w:r w:rsidRPr="00A91BC4" w:rsidR="0A5F2E16">
              <w:rPr>
                <w:bCs/>
                <w:spacing w:val="1"/>
              </w:rPr>
              <w:t xml:space="preserve"> </w:t>
            </w:r>
            <w:r w:rsidRPr="791C49D0" w:rsidR="0A5F2E16">
              <w:rPr/>
              <w:t>naukowych</w:t>
            </w:r>
            <w:r w:rsidRPr="00A91BC4" w:rsidR="0A5F2E16">
              <w:rPr>
                <w:bCs/>
                <w:spacing w:val="1"/>
              </w:rPr>
              <w:t xml:space="preserve"> </w:t>
            </w:r>
            <w:r w:rsidRPr="791C49D0" w:rsidR="0A5F2E16">
              <w:rPr/>
              <w:t>wykładanych</w:t>
            </w:r>
            <w:r w:rsidRPr="00A91BC4" w:rsidR="0A5F2E16">
              <w:rPr>
                <w:bCs/>
                <w:spacing w:val="1"/>
              </w:rPr>
              <w:t xml:space="preserve"> </w:t>
            </w:r>
            <w:r w:rsidRPr="791C49D0" w:rsidR="0A5F2E16">
              <w:rPr/>
              <w:t>w</w:t>
            </w:r>
            <w:r w:rsidRPr="00A91BC4" w:rsidR="0A5F2E16">
              <w:rPr>
                <w:bCs/>
                <w:spacing w:val="1"/>
              </w:rPr>
              <w:t xml:space="preserve"> </w:t>
            </w:r>
            <w:r w:rsidRPr="791C49D0" w:rsidR="0A5F2E16">
              <w:rPr/>
              <w:t>ramach</w:t>
            </w:r>
            <w:r w:rsidRPr="00A91BC4" w:rsidR="0A5F2E16">
              <w:rPr>
                <w:bCs/>
                <w:spacing w:val="1"/>
              </w:rPr>
              <w:t xml:space="preserve"> </w:t>
            </w:r>
            <w:r w:rsidRPr="791C49D0" w:rsidR="0A5F2E16">
              <w:rPr/>
              <w:t>kierunku</w:t>
            </w:r>
            <w:r w:rsidRPr="00A91BC4" w:rsidR="0A5F2E16">
              <w:rPr>
                <w:bCs/>
                <w:spacing w:val="1"/>
              </w:rPr>
              <w:t xml:space="preserve"> </w:t>
            </w:r>
            <w:r w:rsidRPr="791C49D0" w:rsidR="0A5F2E16">
              <w:rPr/>
              <w:t>administracja dotyczących zagadnień szczegółowych,</w:t>
            </w:r>
            <w:r w:rsidRPr="00A91BC4" w:rsidR="0A5F2E16">
              <w:rPr>
                <w:bCs/>
                <w:spacing w:val="1"/>
              </w:rPr>
              <w:t xml:space="preserve"> </w:t>
            </w:r>
            <w:r w:rsidRPr="791C49D0" w:rsidR="0A5F2E16">
              <w:rPr/>
              <w:t>z wykorzystaniem poglądów doktryny, źródeł prawa oraz</w:t>
            </w:r>
            <w:r w:rsidRPr="00A91BC4" w:rsidR="0A5F2E16">
              <w:rPr>
                <w:bCs/>
                <w:spacing w:val="1"/>
              </w:rPr>
              <w:t xml:space="preserve"> </w:t>
            </w:r>
            <w:r w:rsidRPr="791C49D0" w:rsidR="0A5F2E16">
              <w:rPr/>
              <w:t>orzecznictwa</w:t>
            </w:r>
            <w:r w:rsidRPr="00A91BC4" w:rsidR="0A5F2E16">
              <w:rPr>
                <w:bCs/>
                <w:spacing w:val="4"/>
              </w:rPr>
              <w:t xml:space="preserve"> </w:t>
            </w:r>
            <w:r w:rsidRPr="791C49D0" w:rsidR="0A5F2E16">
              <w:rPr/>
              <w:t>sądowego</w:t>
            </w:r>
            <w:r w:rsidRPr="00A91BC4" w:rsidR="0A5F2E16">
              <w:rPr>
                <w:bCs/>
                <w:spacing w:val="2"/>
              </w:rPr>
              <w:t xml:space="preserve"> </w:t>
            </w:r>
            <w:r w:rsidRPr="791C49D0" w:rsidR="0A5F2E16">
              <w:rPr/>
              <w:t>i</w:t>
            </w:r>
            <w:r w:rsidRPr="00A91BC4" w:rsidR="0A5F2E16">
              <w:rPr>
                <w:bCs/>
                <w:spacing w:val="3"/>
              </w:rPr>
              <w:t xml:space="preserve"> </w:t>
            </w:r>
            <w:r w:rsidRPr="791C49D0" w:rsidR="0A5F2E16">
              <w:rPr/>
              <w:t>administracyjnego,</w:t>
            </w:r>
            <w:r w:rsidRPr="00A91BC4" w:rsidR="0A5F2E16">
              <w:rPr>
                <w:bCs/>
                <w:spacing w:val="3"/>
              </w:rPr>
              <w:t xml:space="preserve"> </w:t>
            </w:r>
            <w:r w:rsidRPr="791C49D0" w:rsidR="0A5F2E16">
              <w:rPr/>
              <w:t>a</w:t>
            </w:r>
            <w:r w:rsidRPr="00A91BC4" w:rsidR="0A5F2E16">
              <w:rPr>
                <w:bCs/>
                <w:spacing w:val="2"/>
              </w:rPr>
              <w:t xml:space="preserve"> </w:t>
            </w:r>
            <w:r w:rsidRPr="791C49D0" w:rsidR="0A5F2E16">
              <w:rPr/>
              <w:t>także danych statystycznych;</w:t>
            </w:r>
          </w:p>
        </w:tc>
        <w:tc>
          <w:tcPr>
            <w:tcW w:w="1884" w:type="dxa"/>
            <w:tcMar/>
          </w:tcPr>
          <w:p w:rsidRPr="00A91BC4" w:rsidR="004B70D7" w:rsidP="00A91BC4" w:rsidRDefault="004B70D7" w14:paraId="342B6431" w14:textId="20D61DE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 xml:space="preserve">K_U07, </w:t>
            </w:r>
          </w:p>
        </w:tc>
      </w:tr>
      <w:tr w:rsidRPr="00B169DF" w:rsidR="004B70D7" w:rsidTr="791C49D0" w14:paraId="39B24FD9" w14:textId="77777777">
        <w:tc>
          <w:tcPr>
            <w:tcW w:w="1678" w:type="dxa"/>
            <w:tcMar/>
          </w:tcPr>
          <w:p w:rsidRPr="00A91BC4" w:rsidR="004B70D7" w:rsidP="00A91BC4" w:rsidRDefault="004B70D7" w14:paraId="4ADD4BAE" w14:textId="2751CB1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Ek_08</w:t>
            </w:r>
          </w:p>
        </w:tc>
        <w:tc>
          <w:tcPr>
            <w:tcW w:w="5958" w:type="dxa"/>
            <w:tcMar/>
          </w:tcPr>
          <w:p w:rsidRPr="00A91BC4" w:rsidR="004B70D7" w:rsidP="00A91BC4" w:rsidRDefault="00A91BC4" w14:paraId="26AD3053" w14:textId="3DAF636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mallCaps w:val="0"/>
                <w:sz w:val="22"/>
              </w:rPr>
              <w:t>Jest gotowy samodzielnie i krytycznie uzupełniać wiedzę, w tym również na gruncie interdyscyplinarnym</w:t>
            </w:r>
          </w:p>
        </w:tc>
        <w:tc>
          <w:tcPr>
            <w:tcW w:w="1884" w:type="dxa"/>
            <w:tcMar/>
          </w:tcPr>
          <w:p w:rsidRPr="00A91BC4" w:rsidR="004B70D7" w:rsidP="00A91BC4" w:rsidRDefault="004B70D7" w14:paraId="5D239905" w14:textId="21F7C6E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 xml:space="preserve">K_K01, </w:t>
            </w:r>
          </w:p>
        </w:tc>
      </w:tr>
      <w:tr w:rsidRPr="00B169DF" w:rsidR="004B70D7" w:rsidTr="791C49D0" w14:paraId="0D89DCF5" w14:textId="77777777">
        <w:tc>
          <w:tcPr>
            <w:tcW w:w="1678" w:type="dxa"/>
            <w:tcMar/>
          </w:tcPr>
          <w:p w:rsidRPr="00A91BC4" w:rsidR="004B70D7" w:rsidP="00A91BC4" w:rsidRDefault="004B70D7" w14:paraId="50D3C9C2" w14:textId="15140FA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Ek_09</w:t>
            </w:r>
          </w:p>
        </w:tc>
        <w:tc>
          <w:tcPr>
            <w:tcW w:w="5958" w:type="dxa"/>
            <w:tcMar/>
          </w:tcPr>
          <w:p w:rsidRPr="00A91BC4" w:rsidR="004B70D7" w:rsidP="00A91BC4" w:rsidRDefault="00A91BC4" w14:paraId="67EFEE3E" w14:textId="4E0E76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mallCaps w:val="0"/>
                <w:sz w:val="22"/>
              </w:rPr>
              <w:t>Potrafi działać w sposób zorganizowany, wykorzystując wiedzę i umiejętności zdobyte w trakcie studiów;</w:t>
            </w:r>
          </w:p>
        </w:tc>
        <w:tc>
          <w:tcPr>
            <w:tcW w:w="1884" w:type="dxa"/>
            <w:tcMar/>
          </w:tcPr>
          <w:p w:rsidRPr="00A91BC4" w:rsidR="004B70D7" w:rsidP="00A91BC4" w:rsidRDefault="004B70D7" w14:paraId="7A93A766" w14:textId="5F63A71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</w:rPr>
              <w:t>K_K04,</w:t>
            </w:r>
          </w:p>
        </w:tc>
      </w:tr>
      <w:tr w:rsidRPr="00B169DF" w:rsidR="004B70D7" w:rsidTr="791C49D0" w14:paraId="18DB1059" w14:textId="77777777">
        <w:tc>
          <w:tcPr>
            <w:tcW w:w="1678" w:type="dxa"/>
            <w:tcMar/>
          </w:tcPr>
          <w:p w:rsidRPr="00A91BC4" w:rsidR="004B70D7" w:rsidP="00A91BC4" w:rsidRDefault="004B70D7" w14:paraId="7B1B6290" w14:textId="3B87047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Ek_10</w:t>
            </w:r>
          </w:p>
        </w:tc>
        <w:tc>
          <w:tcPr>
            <w:tcW w:w="5958" w:type="dxa"/>
            <w:tcMar/>
          </w:tcPr>
          <w:p w:rsidRPr="00A91BC4" w:rsidR="004B70D7" w:rsidP="00A91BC4" w:rsidRDefault="00A91BC4" w14:paraId="64A119FC" w14:textId="780DC6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mallCaps w:val="0"/>
                <w:sz w:val="22"/>
              </w:rPr>
              <w:t>Wykazuje odpowiedzialność za własne przygotowanie do pracy, podejmowane decyzje, działania i ich skutki</w:t>
            </w:r>
          </w:p>
        </w:tc>
        <w:tc>
          <w:tcPr>
            <w:tcW w:w="1884" w:type="dxa"/>
            <w:tcMar/>
          </w:tcPr>
          <w:p w:rsidRPr="00A91BC4" w:rsidR="004B70D7" w:rsidP="00A91BC4" w:rsidRDefault="004B70D7" w14:paraId="136EB323" w14:textId="3995CC2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</w:rPr>
              <w:t>K_K05</w:t>
            </w:r>
          </w:p>
        </w:tc>
      </w:tr>
      <w:tr w:rsidRPr="00B169DF" w:rsidR="004B70D7" w:rsidTr="791C49D0" w14:paraId="7DEE7B0A" w14:textId="77777777">
        <w:tc>
          <w:tcPr>
            <w:tcW w:w="1678" w:type="dxa"/>
            <w:tcMar/>
          </w:tcPr>
          <w:p w:rsidRPr="00A91BC4" w:rsidR="004B70D7" w:rsidP="00A91BC4" w:rsidRDefault="004B70D7" w14:paraId="09A2BB9E" w14:textId="0D54B99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Ek_11</w:t>
            </w:r>
          </w:p>
        </w:tc>
        <w:tc>
          <w:tcPr>
            <w:tcW w:w="5958" w:type="dxa"/>
            <w:tcMar/>
          </w:tcPr>
          <w:p w:rsidRPr="00A91BC4" w:rsidR="004B70D7" w:rsidP="00A91BC4" w:rsidRDefault="004B70D7" w14:paraId="43044981" w14:textId="71E303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Uczestniczy w przygotowaniu projektów z uwzględnieniem wiedzy i umiejętności </w:t>
            </w:r>
            <w:r w:rsidRPr="00A91BC4" w:rsidR="00A91BC4">
              <w:rPr>
                <w:rFonts w:ascii="Corbel" w:hAnsi="Corbel"/>
                <w:b w:val="0"/>
                <w:bCs/>
                <w:smallCaps w:val="0"/>
                <w:sz w:val="22"/>
              </w:rPr>
              <w:t>zdobytych w trakcie studiów oraz jest gotowy działać na rzecz społeczeństwa, w tym w instytucjach publicznych i niepublicznych.</w:t>
            </w:r>
          </w:p>
        </w:tc>
        <w:tc>
          <w:tcPr>
            <w:tcW w:w="1884" w:type="dxa"/>
            <w:tcMar/>
          </w:tcPr>
          <w:p w:rsidRPr="00A91BC4" w:rsidR="004B70D7" w:rsidP="00A91BC4" w:rsidRDefault="00A91BC4" w14:paraId="1684C10B" w14:textId="426FFFA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K_K03</w:t>
            </w:r>
          </w:p>
        </w:tc>
      </w:tr>
    </w:tbl>
    <w:p w:rsidR="004B70D7" w:rsidP="009C54AE" w:rsidRDefault="004B70D7" w14:paraId="2A520E5A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B169DF" w:rsidR="0085747A" w:rsidP="009C54AE" w:rsidRDefault="00675843" w14:paraId="488AA2E4" w14:textId="0F7F865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1D7B54">
        <w:rPr>
          <w:rFonts w:ascii="Corbel" w:hAnsi="Corbel"/>
          <w:b/>
          <w:sz w:val="24"/>
          <w:szCs w:val="24"/>
        </w:rPr>
        <w:t xml:space="preserve"> 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B169DF" w:rsidR="007327BD">
        <w:rPr>
          <w:rFonts w:ascii="Corbel" w:hAnsi="Corbel"/>
          <w:sz w:val="24"/>
          <w:szCs w:val="24"/>
        </w:rPr>
        <w:t xml:space="preserve">  </w:t>
      </w:r>
    </w:p>
    <w:p w:rsidRPr="00B169DF" w:rsidR="0085747A" w:rsidP="009C54AE" w:rsidRDefault="0085747A" w14:paraId="0997DBF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Pr="00B169DF" w:rsidR="00675843" w:rsidP="009C54AE" w:rsidRDefault="00675843" w14:paraId="21DE9C7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791C49D0" w14:paraId="404FE5A4" w14:textId="77777777">
        <w:tc>
          <w:tcPr>
            <w:tcW w:w="9520" w:type="dxa"/>
            <w:tcMar/>
          </w:tcPr>
          <w:p w:rsidRPr="00B169DF" w:rsidR="0085747A" w:rsidP="009C54AE" w:rsidRDefault="0085747A" w14:paraId="7424BC12" w14:textId="6804880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791C49D0" w:rsidR="0085747A">
              <w:rPr>
                <w:rFonts w:ascii="Corbel" w:hAnsi="Corbel"/>
                <w:sz w:val="24"/>
                <w:szCs w:val="24"/>
              </w:rPr>
              <w:t>Treści merytoryczne</w:t>
            </w:r>
            <w:r w:rsidRPr="791C49D0" w:rsidR="00561256">
              <w:rPr>
                <w:rFonts w:ascii="Corbel" w:hAnsi="Corbel"/>
                <w:sz w:val="24"/>
                <w:szCs w:val="24"/>
              </w:rPr>
              <w:t xml:space="preserve"> --------------------------------------------------------------------------------------</w:t>
            </w:r>
          </w:p>
        </w:tc>
      </w:tr>
    </w:tbl>
    <w:p w:rsidRPr="00B169DF" w:rsidR="0085747A" w:rsidP="009C54AE" w:rsidRDefault="0085747A" w14:paraId="63996BC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FC793A6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 w:rsidR="009F4610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P="009C54AE" w:rsidRDefault="0085747A" w14:paraId="7677F42F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650"/>
        <w:gridCol w:w="1984"/>
      </w:tblGrid>
      <w:tr w:rsidRPr="001F1F78" w:rsidR="00561256" w:rsidTr="791C49D0" w14:paraId="5C8B45A8" w14:textId="77777777">
        <w:tc>
          <w:tcPr>
            <w:tcW w:w="9634" w:type="dxa"/>
            <w:gridSpan w:val="2"/>
            <w:shd w:val="clear" w:color="auto" w:fill="auto"/>
            <w:tcMar/>
          </w:tcPr>
          <w:p w:rsidRPr="001F1F78" w:rsidR="00561256" w:rsidP="008E7354" w:rsidRDefault="00561256" w14:paraId="34DB4FA5" w14:textId="77777777">
            <w:pPr>
              <w:snapToGrid w:val="0"/>
              <w:rPr>
                <w:rFonts w:ascii="Corbel" w:hAnsi="Corbel" w:eastAsia="DejaVuSans"/>
                <w:b/>
                <w:bCs/>
                <w:color w:val="000000"/>
              </w:rPr>
            </w:pPr>
            <w:r w:rsidRPr="001F1F78">
              <w:rPr>
                <w:rFonts w:ascii="Corbel" w:hAnsi="Corbel" w:eastAsia="DejaVuSans"/>
                <w:b/>
                <w:bCs/>
                <w:color w:val="000000"/>
              </w:rPr>
              <w:t>Treści merytoryczne</w:t>
            </w:r>
          </w:p>
        </w:tc>
      </w:tr>
      <w:tr w:rsidRPr="001F1F78" w:rsidR="00561256" w:rsidTr="791C49D0" w14:paraId="79912A76" w14:textId="77777777">
        <w:tc>
          <w:tcPr>
            <w:tcW w:w="7650" w:type="dxa"/>
            <w:shd w:val="clear" w:color="auto" w:fill="auto"/>
            <w:tcMar/>
          </w:tcPr>
          <w:p w:rsidRPr="001F1F78" w:rsidR="00561256" w:rsidP="008E7354" w:rsidRDefault="00561256" w14:paraId="65FC1A44" w14:textId="77777777">
            <w:pPr>
              <w:snapToGrid w:val="0"/>
              <w:rPr>
                <w:rFonts w:ascii="Corbel" w:hAnsi="Corbel" w:eastAsia="DejaVuSans"/>
                <w:color w:val="000000"/>
              </w:rPr>
            </w:pPr>
            <w:r w:rsidRPr="001F1F78">
              <w:rPr>
                <w:rFonts w:ascii="Corbel" w:hAnsi="Corbel" w:eastAsia="DejaVuSans"/>
                <w:color w:val="000000"/>
              </w:rPr>
              <w:t>1. Pojęcie i geneza partii politycznych</w:t>
            </w:r>
          </w:p>
        </w:tc>
        <w:tc>
          <w:tcPr>
            <w:tcW w:w="1984" w:type="dxa"/>
            <w:shd w:val="clear" w:color="auto" w:fill="auto"/>
            <w:tcMar/>
          </w:tcPr>
          <w:p w:rsidRPr="001F1F78" w:rsidR="00561256" w:rsidP="008E7354" w:rsidRDefault="00561256" w14:paraId="1388938C" w14:textId="77777777">
            <w:pPr>
              <w:snapToGrid w:val="0"/>
              <w:rPr>
                <w:rFonts w:ascii="Corbel" w:hAnsi="Corbel" w:eastAsia="DejaVuSans"/>
                <w:color w:val="000000"/>
              </w:rPr>
            </w:pPr>
            <w:r w:rsidRPr="001F1F78">
              <w:rPr>
                <w:rFonts w:ascii="Corbel" w:hAnsi="Corbel" w:eastAsia="DejaVuSans"/>
                <w:color w:val="000000"/>
              </w:rPr>
              <w:t>2</w:t>
            </w:r>
          </w:p>
        </w:tc>
      </w:tr>
      <w:tr w:rsidRPr="001F1F78" w:rsidR="00561256" w:rsidTr="791C49D0" w14:paraId="4EA02F76" w14:textId="77777777">
        <w:tc>
          <w:tcPr>
            <w:tcW w:w="7650" w:type="dxa"/>
            <w:shd w:val="clear" w:color="auto" w:fill="auto"/>
            <w:tcMar/>
          </w:tcPr>
          <w:p w:rsidRPr="001F1F78" w:rsidR="00561256" w:rsidP="008E7354" w:rsidRDefault="00561256" w14:paraId="5116F172" w14:textId="77777777">
            <w:pPr>
              <w:autoSpaceDE w:val="0"/>
              <w:rPr>
                <w:rFonts w:ascii="Corbel" w:hAnsi="Corbel" w:eastAsia="DejaVuSans"/>
              </w:rPr>
            </w:pPr>
            <w:r w:rsidRPr="001F1F78">
              <w:rPr>
                <w:rFonts w:ascii="Corbel" w:hAnsi="Corbel" w:eastAsia="DejaVuSans"/>
              </w:rPr>
              <w:t>2. Klasyfikacja i funkcja partii politycznych</w:t>
            </w:r>
          </w:p>
        </w:tc>
        <w:tc>
          <w:tcPr>
            <w:tcW w:w="1984" w:type="dxa"/>
            <w:shd w:val="clear" w:color="auto" w:fill="auto"/>
            <w:tcMar/>
          </w:tcPr>
          <w:p w:rsidRPr="001F1F78" w:rsidR="00561256" w:rsidP="008E7354" w:rsidRDefault="00561256" w14:paraId="78397090" w14:textId="77777777">
            <w:pPr>
              <w:autoSpaceDE w:val="0"/>
              <w:rPr>
                <w:rFonts w:ascii="Corbel" w:hAnsi="Corbel" w:eastAsia="DejaVuSans"/>
              </w:rPr>
            </w:pPr>
            <w:r w:rsidRPr="001F1F78">
              <w:rPr>
                <w:rFonts w:ascii="Corbel" w:hAnsi="Corbel" w:eastAsia="DejaVuSans"/>
              </w:rPr>
              <w:t>2</w:t>
            </w:r>
          </w:p>
        </w:tc>
      </w:tr>
      <w:tr w:rsidRPr="001F1F78" w:rsidR="00561256" w:rsidTr="791C49D0" w14:paraId="7B6A7D21" w14:textId="77777777">
        <w:tc>
          <w:tcPr>
            <w:tcW w:w="7650" w:type="dxa"/>
            <w:shd w:val="clear" w:color="auto" w:fill="auto"/>
            <w:tcMar/>
          </w:tcPr>
          <w:p w:rsidRPr="001F1F78" w:rsidR="00561256" w:rsidP="008E7354" w:rsidRDefault="00561256" w14:paraId="7249921D" w14:textId="77777777">
            <w:pPr>
              <w:autoSpaceDE w:val="0"/>
              <w:rPr>
                <w:rFonts w:ascii="Corbel" w:hAnsi="Corbel" w:eastAsia="DejaVuSans"/>
              </w:rPr>
            </w:pPr>
            <w:r w:rsidRPr="001F1F78">
              <w:rPr>
                <w:rFonts w:ascii="Corbel" w:hAnsi="Corbel" w:eastAsia="DejaVuSans"/>
              </w:rPr>
              <w:t xml:space="preserve">3. Partie polityczne w systemach demokratycznych i niedemokratycznych </w:t>
            </w:r>
          </w:p>
        </w:tc>
        <w:tc>
          <w:tcPr>
            <w:tcW w:w="1984" w:type="dxa"/>
            <w:shd w:val="clear" w:color="auto" w:fill="auto"/>
            <w:tcMar/>
          </w:tcPr>
          <w:p w:rsidRPr="001F1F78" w:rsidR="00561256" w:rsidP="008E7354" w:rsidRDefault="00561256" w14:paraId="0B7750FC" w14:textId="77777777">
            <w:pPr>
              <w:autoSpaceDE w:val="0"/>
              <w:rPr>
                <w:rFonts w:ascii="Corbel" w:hAnsi="Corbel" w:eastAsia="DejaVuSans"/>
              </w:rPr>
            </w:pPr>
            <w:r w:rsidRPr="001F1F78">
              <w:rPr>
                <w:rFonts w:ascii="Corbel" w:hAnsi="Corbel" w:eastAsia="DejaVuSans"/>
              </w:rPr>
              <w:t>3</w:t>
            </w:r>
          </w:p>
        </w:tc>
      </w:tr>
      <w:tr w:rsidRPr="001F1F78" w:rsidR="00561256" w:rsidTr="791C49D0" w14:paraId="575CF3B1" w14:textId="77777777">
        <w:trPr>
          <w:trHeight w:val="479"/>
        </w:trPr>
        <w:tc>
          <w:tcPr>
            <w:tcW w:w="7650" w:type="dxa"/>
            <w:shd w:val="clear" w:color="auto" w:fill="auto"/>
            <w:tcMar/>
          </w:tcPr>
          <w:p w:rsidRPr="001F1F78" w:rsidR="00561256" w:rsidP="008E7354" w:rsidRDefault="00561256" w14:paraId="3F4F53EC" w14:textId="77777777">
            <w:pPr>
              <w:autoSpaceDE w:val="0"/>
              <w:rPr>
                <w:rFonts w:ascii="Corbel" w:hAnsi="Corbel" w:eastAsia="DejaVuSans"/>
              </w:rPr>
            </w:pPr>
            <w:r w:rsidRPr="001F1F78">
              <w:rPr>
                <w:rFonts w:ascii="Corbel" w:hAnsi="Corbel" w:eastAsia="DejaVuSans"/>
              </w:rPr>
              <w:t>4. Partie polityczne w systemie parlamentarnym</w:t>
            </w:r>
          </w:p>
        </w:tc>
        <w:tc>
          <w:tcPr>
            <w:tcW w:w="1984" w:type="dxa"/>
            <w:shd w:val="clear" w:color="auto" w:fill="auto"/>
            <w:tcMar/>
          </w:tcPr>
          <w:p w:rsidRPr="001F1F78" w:rsidR="00561256" w:rsidP="008E7354" w:rsidRDefault="00561256" w14:paraId="6153652A" w14:textId="77777777">
            <w:pPr>
              <w:autoSpaceDE w:val="0"/>
              <w:rPr>
                <w:rFonts w:ascii="Corbel" w:hAnsi="Corbel" w:eastAsia="DejaVuSans"/>
              </w:rPr>
            </w:pPr>
            <w:r w:rsidRPr="001F1F78">
              <w:rPr>
                <w:rFonts w:ascii="Corbel" w:hAnsi="Corbel" w:eastAsia="DejaVuSans"/>
              </w:rPr>
              <w:t>3</w:t>
            </w:r>
          </w:p>
        </w:tc>
      </w:tr>
      <w:tr w:rsidRPr="001F1F78" w:rsidR="00561256" w:rsidTr="791C49D0" w14:paraId="4B9BB22E" w14:textId="77777777">
        <w:tc>
          <w:tcPr>
            <w:tcW w:w="7650" w:type="dxa"/>
            <w:shd w:val="clear" w:color="auto" w:fill="auto"/>
            <w:tcMar/>
          </w:tcPr>
          <w:p w:rsidRPr="001F1F78" w:rsidR="00561256" w:rsidP="008E7354" w:rsidRDefault="00561256" w14:paraId="23FDBBAC" w14:textId="77777777">
            <w:pPr>
              <w:autoSpaceDE w:val="0"/>
              <w:rPr>
                <w:rFonts w:ascii="Corbel" w:hAnsi="Corbel" w:eastAsia="DejaVuSans"/>
              </w:rPr>
            </w:pPr>
            <w:r w:rsidRPr="001F1F78">
              <w:rPr>
                <w:rFonts w:ascii="Corbel" w:hAnsi="Corbel" w:eastAsia="DejaVuSans"/>
              </w:rPr>
              <w:t xml:space="preserve">5. Partie polityczne w polskim systemie politycznym XX i XXI w. </w:t>
            </w:r>
          </w:p>
        </w:tc>
        <w:tc>
          <w:tcPr>
            <w:tcW w:w="1984" w:type="dxa"/>
            <w:shd w:val="clear" w:color="auto" w:fill="auto"/>
            <w:tcMar/>
          </w:tcPr>
          <w:p w:rsidRPr="001F1F78" w:rsidR="00561256" w:rsidP="008E7354" w:rsidRDefault="00561256" w14:paraId="58157E50" w14:textId="77777777">
            <w:pPr>
              <w:autoSpaceDE w:val="0"/>
              <w:rPr>
                <w:rFonts w:ascii="Corbel" w:hAnsi="Corbel" w:eastAsia="DejaVuSans"/>
              </w:rPr>
            </w:pPr>
            <w:r w:rsidRPr="001F1F78">
              <w:rPr>
                <w:rFonts w:ascii="Corbel" w:hAnsi="Corbel" w:eastAsia="DejaVuSans"/>
              </w:rPr>
              <w:t>3</w:t>
            </w:r>
          </w:p>
        </w:tc>
      </w:tr>
      <w:tr w:rsidRPr="001F1F78" w:rsidR="00561256" w:rsidTr="791C49D0" w14:paraId="31D9BDB3" w14:textId="77777777">
        <w:trPr>
          <w:trHeight w:val="541"/>
        </w:trPr>
        <w:tc>
          <w:tcPr>
            <w:tcW w:w="7650" w:type="dxa"/>
            <w:shd w:val="clear" w:color="auto" w:fill="auto"/>
            <w:tcMar/>
          </w:tcPr>
          <w:p w:rsidRPr="001F1F78" w:rsidR="00561256" w:rsidP="008E7354" w:rsidRDefault="00561256" w14:paraId="2F0F76DD" w14:textId="77777777">
            <w:pPr>
              <w:rPr>
                <w:rFonts w:ascii="Corbel" w:hAnsi="Corbel"/>
              </w:rPr>
            </w:pPr>
            <w:r w:rsidRPr="001F1F78">
              <w:rPr>
                <w:rFonts w:ascii="Corbel" w:hAnsi="Corbel" w:eastAsia="DejaVuSans"/>
              </w:rPr>
              <w:t>6. Prawne podstawy funkcjonowania partii politycznych w Polsce</w:t>
            </w:r>
          </w:p>
        </w:tc>
        <w:tc>
          <w:tcPr>
            <w:tcW w:w="1984" w:type="dxa"/>
            <w:shd w:val="clear" w:color="auto" w:fill="auto"/>
            <w:tcMar/>
          </w:tcPr>
          <w:p w:rsidRPr="001F1F78" w:rsidR="00561256" w:rsidP="008E7354" w:rsidRDefault="00561256" w14:paraId="7F4FC231" w14:textId="77777777">
            <w:pPr>
              <w:rPr>
                <w:rFonts w:ascii="Corbel" w:hAnsi="Corbel"/>
              </w:rPr>
            </w:pPr>
            <w:r w:rsidRPr="001F1F78">
              <w:rPr>
                <w:rFonts w:ascii="Corbel" w:hAnsi="Corbel"/>
              </w:rPr>
              <w:t>2</w:t>
            </w:r>
          </w:p>
        </w:tc>
      </w:tr>
      <w:tr w:rsidRPr="001F1F78" w:rsidR="00561256" w:rsidTr="791C49D0" w14:paraId="208936AC" w14:textId="77777777">
        <w:trPr>
          <w:trHeight w:val="541"/>
        </w:trPr>
        <w:tc>
          <w:tcPr>
            <w:tcW w:w="7650" w:type="dxa"/>
            <w:shd w:val="clear" w:color="auto" w:fill="auto"/>
            <w:tcMar/>
          </w:tcPr>
          <w:p w:rsidRPr="001F1F78" w:rsidR="00561256" w:rsidP="008E7354" w:rsidRDefault="00561256" w14:paraId="094F4516" w14:textId="77777777">
            <w:pPr>
              <w:rPr>
                <w:rFonts w:ascii="Corbel" w:hAnsi="Corbel" w:eastAsia="DejaVuSans"/>
              </w:rPr>
            </w:pPr>
            <w:r w:rsidRPr="001F1F78">
              <w:rPr>
                <w:rFonts w:ascii="Corbel" w:hAnsi="Corbel" w:eastAsia="DejaVuSans"/>
              </w:rPr>
              <w:t>Suma godzin</w:t>
            </w:r>
          </w:p>
        </w:tc>
        <w:tc>
          <w:tcPr>
            <w:tcW w:w="1984" w:type="dxa"/>
            <w:shd w:val="clear" w:color="auto" w:fill="auto"/>
            <w:tcMar/>
          </w:tcPr>
          <w:p w:rsidRPr="001F1F78" w:rsidR="00561256" w:rsidP="008E7354" w:rsidRDefault="00561256" w14:paraId="411A144A" w14:textId="77777777">
            <w:pPr>
              <w:rPr>
                <w:rFonts w:ascii="Corbel" w:hAnsi="Corbel"/>
              </w:rPr>
            </w:pPr>
            <w:r w:rsidRPr="001F1F78">
              <w:rPr>
                <w:rFonts w:ascii="Corbel" w:hAnsi="Corbel"/>
              </w:rPr>
              <w:t>15</w:t>
            </w:r>
          </w:p>
        </w:tc>
      </w:tr>
    </w:tbl>
    <w:p w:rsidRPr="00B169DF" w:rsidR="0085747A" w:rsidP="009C54AE" w:rsidRDefault="0085747A" w14:paraId="65D8587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6E4C25" w:rsidR="00561256" w:rsidP="00561256" w:rsidRDefault="00561256" w14:paraId="6A917D0F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t>3.4 Metody dydaktyczne</w:t>
      </w:r>
      <w:r w:rsidRPr="006E4C25">
        <w:rPr>
          <w:rFonts w:ascii="Corbel" w:hAnsi="Corbel"/>
          <w:b w:val="0"/>
          <w:smallCaps w:val="0"/>
          <w:szCs w:val="24"/>
        </w:rPr>
        <w:t xml:space="preserve"> </w:t>
      </w:r>
    </w:p>
    <w:p w:rsidRPr="006E4C25" w:rsidR="00561256" w:rsidP="00561256" w:rsidRDefault="00561256" w14:paraId="6A779F82" w14:textId="77777777">
      <w:pPr>
        <w:spacing w:after="0" w:line="240" w:lineRule="auto"/>
        <w:jc w:val="both"/>
        <w:rPr>
          <w:rFonts w:ascii="Corbel" w:hAnsi="Corbel" w:eastAsia="Cambria"/>
          <w:sz w:val="24"/>
          <w:szCs w:val="24"/>
        </w:rPr>
      </w:pPr>
    </w:p>
    <w:p w:rsidRPr="00961B5D" w:rsidR="00561256" w:rsidP="00561256" w:rsidRDefault="00561256" w14:paraId="0A2F301F" w14:textId="77777777">
      <w:pPr>
        <w:pStyle w:val="Punktygwne"/>
        <w:spacing w:before="0" w:after="0"/>
        <w:rPr>
          <w:rFonts w:ascii="Corbel" w:hAnsi="Corbel"/>
          <w:b w:val="0"/>
          <w:i/>
          <w:smallCaps w:val="0"/>
          <w:sz w:val="22"/>
        </w:rPr>
      </w:pPr>
      <w:r w:rsidRPr="00961B5D">
        <w:rPr>
          <w:rFonts w:ascii="Corbel" w:hAnsi="Corbel"/>
          <w:b w:val="0"/>
          <w:smallCaps w:val="0"/>
          <w:sz w:val="22"/>
        </w:rPr>
        <w:t>Wykład konwersatoryjny, dyskusja panelowa, praca w grupach, gry dydaktyczne, prezentacja</w:t>
      </w:r>
      <w:r w:rsidRPr="00961B5D">
        <w:rPr>
          <w:rFonts w:ascii="Corbel" w:hAnsi="Corbel"/>
          <w:b w:val="0"/>
          <w:i/>
          <w:smallCaps w:val="0"/>
          <w:sz w:val="22"/>
        </w:rPr>
        <w:t xml:space="preserve"> (z </w:t>
      </w:r>
      <w:r w:rsidRPr="00961B5D">
        <w:rPr>
          <w:rFonts w:ascii="Corbel" w:hAnsi="Corbel" w:eastAsia="Cambria"/>
          <w:b w:val="0"/>
          <w:smallCaps w:val="0"/>
          <w:sz w:val="22"/>
        </w:rPr>
        <w:t>wykorzystaniem sprzętu multimedialnego).</w:t>
      </w:r>
    </w:p>
    <w:p w:rsidRPr="006E4C25" w:rsidR="00561256" w:rsidP="00561256" w:rsidRDefault="00561256" w14:paraId="4F55CC5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6E4C25" w:rsidR="00561256" w:rsidP="00561256" w:rsidRDefault="00561256" w14:paraId="298CC62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6E4C25" w:rsidR="00561256" w:rsidP="00561256" w:rsidRDefault="00561256" w14:paraId="18998D0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t xml:space="preserve">4. METODY I KRYTERIA OCENY </w:t>
      </w:r>
    </w:p>
    <w:p w:rsidRPr="006E4C25" w:rsidR="00561256" w:rsidP="00561256" w:rsidRDefault="00561256" w14:paraId="55C3D90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6E4C25" w:rsidR="00561256" w:rsidP="00561256" w:rsidRDefault="00561256" w14:paraId="55699DB6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t>4.1 Sposoby weryfikacji efektów uczenia się</w:t>
      </w:r>
    </w:p>
    <w:p w:rsidRPr="006E4C25" w:rsidR="00561256" w:rsidP="00561256" w:rsidRDefault="00561256" w14:paraId="4FD4237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Layout w:type="fixed"/>
        <w:tblLook w:val="0000" w:firstRow="0" w:lastRow="0" w:firstColumn="0" w:lastColumn="0" w:noHBand="0" w:noVBand="0"/>
      </w:tblPr>
      <w:tblGrid>
        <w:gridCol w:w="1913"/>
        <w:gridCol w:w="4878"/>
        <w:gridCol w:w="2199"/>
      </w:tblGrid>
      <w:tr w:rsidRPr="006E4C25" w:rsidR="00561256" w:rsidTr="791C49D0" w14:paraId="43360CA3" w14:textId="77777777">
        <w:tc>
          <w:tcPr>
            <w:tcW w:w="19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6E4C25" w:rsidR="00561256" w:rsidP="008E7354" w:rsidRDefault="00561256" w14:paraId="18623A1F" w14:textId="77777777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Symbol efektu</w:t>
            </w:r>
          </w:p>
          <w:p w:rsidRPr="006E4C25" w:rsidR="00561256" w:rsidP="008E7354" w:rsidRDefault="00561256" w14:paraId="0B5C6439" w14:textId="77777777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</w:p>
        </w:tc>
        <w:tc>
          <w:tcPr>
            <w:tcW w:w="4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6E4C25" w:rsidR="00561256" w:rsidP="008E7354" w:rsidRDefault="00561256" w14:paraId="727D9195" w14:textId="77777777">
            <w:pPr>
              <w:suppressAutoHyphens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Metody oceny efektów </w:t>
            </w:r>
            <w:r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uczenia się</w:t>
            </w:r>
          </w:p>
          <w:p w:rsidRPr="006E4C25" w:rsidR="00561256" w:rsidP="008E7354" w:rsidRDefault="00561256" w14:paraId="5646E7C8" w14:textId="5B5D195E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791C49D0" w:rsidR="00561256">
              <w:rPr>
                <w:rFonts w:ascii="Corbel" w:hAnsi="Corbel"/>
                <w:color w:val="000000" w:themeColor="text1" w:themeTint="FF" w:themeShade="FF"/>
                <w:sz w:val="24"/>
                <w:szCs w:val="24"/>
                <w:lang w:eastAsia="zh-CN"/>
              </w:rPr>
              <w:t>(np.</w:t>
            </w:r>
            <w:r w:rsidRPr="791C49D0" w:rsidR="00561256">
              <w:rPr>
                <w:rFonts w:ascii="Corbel" w:hAnsi="Corbel"/>
                <w:color w:val="000000" w:themeColor="text1" w:themeTint="FF" w:themeShade="FF"/>
                <w:sz w:val="24"/>
                <w:szCs w:val="24"/>
                <w:lang w:eastAsia="zh-CN"/>
              </w:rPr>
              <w:t>: kolokwium, egzamin ustny, egzamin pisemny, projekt, sprawozdanie, obserwacja w trakcie zajęć)</w:t>
            </w:r>
          </w:p>
        </w:tc>
        <w:tc>
          <w:tcPr>
            <w:tcW w:w="21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6E4C25" w:rsidR="00561256" w:rsidP="791C49D0" w:rsidRDefault="00561256" w14:paraId="5402D75E" w14:textId="4F7B2FED">
            <w:pPr>
              <w:suppressAutoHyphens/>
              <w:spacing w:after="0" w:line="240" w:lineRule="auto"/>
              <w:rPr>
                <w:rFonts w:ascii="Corbel" w:hAnsi="Corbel"/>
                <w:b w:val="1"/>
                <w:bCs w:val="1"/>
                <w:smallCaps w:val="1"/>
                <w:sz w:val="24"/>
                <w:szCs w:val="24"/>
                <w:lang w:eastAsia="zh-CN"/>
              </w:rPr>
            </w:pPr>
            <w:r w:rsidRPr="791C49D0" w:rsidR="00561256">
              <w:rPr>
                <w:rFonts w:ascii="Corbel" w:hAnsi="Corbel"/>
                <w:sz w:val="24"/>
                <w:szCs w:val="24"/>
                <w:lang w:eastAsia="zh-CN"/>
              </w:rPr>
              <w:t xml:space="preserve">Forma zajęć dydaktycznych </w:t>
            </w:r>
          </w:p>
          <w:p w:rsidRPr="006E4C25" w:rsidR="00561256" w:rsidP="791C49D0" w:rsidRDefault="00561256" w14:paraId="7936B7CC" w14:textId="6D1829FC">
            <w:pPr>
              <w:suppressAutoHyphens/>
              <w:spacing w:after="0" w:line="240" w:lineRule="auto"/>
              <w:rPr>
                <w:rFonts w:ascii="Corbel" w:hAnsi="Corbel"/>
                <w:b w:val="1"/>
                <w:bCs w:val="1"/>
                <w:smallCaps w:val="1"/>
                <w:sz w:val="24"/>
                <w:szCs w:val="24"/>
                <w:lang w:eastAsia="zh-CN"/>
              </w:rPr>
            </w:pPr>
            <w:r w:rsidRPr="791C49D0" w:rsidR="00561256">
              <w:rPr>
                <w:rFonts w:ascii="Corbel" w:hAnsi="Corbel"/>
                <w:sz w:val="24"/>
                <w:szCs w:val="24"/>
                <w:lang w:eastAsia="zh-CN"/>
              </w:rPr>
              <w:t>(w</w:t>
            </w:r>
            <w:r w:rsidRPr="791C49D0" w:rsidR="00561256">
              <w:rPr>
                <w:rFonts w:ascii="Corbel" w:hAnsi="Corbel"/>
                <w:sz w:val="24"/>
                <w:szCs w:val="24"/>
                <w:lang w:eastAsia="zh-CN"/>
              </w:rPr>
              <w:t xml:space="preserve">, </w:t>
            </w:r>
            <w:r w:rsidRPr="791C49D0" w:rsidR="00561256">
              <w:rPr>
                <w:rFonts w:ascii="Corbel" w:hAnsi="Corbel"/>
                <w:sz w:val="24"/>
                <w:szCs w:val="24"/>
                <w:lang w:eastAsia="zh-CN"/>
              </w:rPr>
              <w:t>ćw</w:t>
            </w:r>
            <w:r w:rsidRPr="791C49D0" w:rsidR="00561256">
              <w:rPr>
                <w:rFonts w:ascii="Corbel" w:hAnsi="Corbel"/>
                <w:sz w:val="24"/>
                <w:szCs w:val="24"/>
                <w:lang w:eastAsia="zh-CN"/>
              </w:rPr>
              <w:t>, …)</w:t>
            </w:r>
          </w:p>
        </w:tc>
      </w:tr>
      <w:tr w:rsidRPr="006E4C25" w:rsidR="00561256" w:rsidTr="791C49D0" w14:paraId="5BC16B18" w14:textId="77777777">
        <w:tc>
          <w:tcPr>
            <w:tcW w:w="19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6E4C25" w:rsidR="00561256" w:rsidP="008E7354" w:rsidRDefault="00561256" w14:paraId="0B8FA90D" w14:textId="77777777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984929">
              <w:t>EK_ 01 – EK_11</w:t>
            </w:r>
          </w:p>
        </w:tc>
        <w:tc>
          <w:tcPr>
            <w:tcW w:w="4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6E4C25" w:rsidR="00561256" w:rsidP="008E7354" w:rsidRDefault="00561256" w14:paraId="2155176A" w14:textId="582DE1A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>
              <w:t>Pisemne zaliczenie, obserwacje w trakcie zajęć, projekt</w:t>
            </w:r>
          </w:p>
        </w:tc>
        <w:tc>
          <w:tcPr>
            <w:tcW w:w="21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6E4C25" w:rsidR="00561256" w:rsidP="008E7354" w:rsidRDefault="00561256" w14:paraId="5870001E" w14:textId="77777777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  <w:lang w:eastAsia="zh-CN"/>
              </w:rPr>
            </w:pPr>
            <w:r w:rsidRPr="00984929">
              <w:t>konwersatorium</w:t>
            </w:r>
          </w:p>
        </w:tc>
      </w:tr>
    </w:tbl>
    <w:p w:rsidR="00561256" w:rsidP="00561256" w:rsidRDefault="00561256" w14:paraId="26365CA6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B169DF" w:rsidR="00E960BB" w:rsidP="009C54AE" w:rsidRDefault="00E960BB" w14:paraId="7883094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923D7D" w:rsidP="009C54AE" w:rsidRDefault="00923D7D" w14:paraId="37C0332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791C49D0" w:rsidRDefault="791C49D0" w14:paraId="61A18DC0" w14:textId="0FCD14B0">
      <w:r>
        <w:br w:type="page"/>
      </w:r>
    </w:p>
    <w:p w:rsidRPr="00B169DF" w:rsidR="0085747A" w:rsidP="009C54AE" w:rsidRDefault="003E1941" w14:paraId="637754A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169DF" w:rsidR="00923D7D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73F783A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791C49D0" w14:paraId="79EB57FB" w14:textId="77777777">
        <w:tc>
          <w:tcPr>
            <w:tcW w:w="9670" w:type="dxa"/>
            <w:tcMar/>
          </w:tcPr>
          <w:p w:rsidRPr="00B169DF" w:rsidR="0085747A" w:rsidP="009C54AE" w:rsidRDefault="0085747A" w14:paraId="79836B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1C0B95" w:rsidR="00561256" w:rsidP="00561256" w:rsidRDefault="00561256" w14:paraId="2CB019DA" w14:textId="340A0BD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C0B95">
              <w:rPr>
                <w:rFonts w:ascii="Corbel" w:hAnsi="Corbel"/>
                <w:b w:val="0"/>
                <w:smallCaps w:val="0"/>
                <w:sz w:val="22"/>
              </w:rPr>
              <w:t>Zaliczenie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w formie</w:t>
            </w:r>
            <w:r w:rsidRPr="001C0B95">
              <w:rPr>
                <w:rFonts w:ascii="Corbel" w:hAnsi="Corbel"/>
                <w:b w:val="0"/>
                <w:smallCaps w:val="0"/>
                <w:sz w:val="22"/>
              </w:rPr>
              <w:t xml:space="preserve"> pisemne</w:t>
            </w:r>
            <w:r>
              <w:rPr>
                <w:rFonts w:ascii="Corbel" w:hAnsi="Corbel"/>
                <w:b w:val="0"/>
                <w:smallCaps w:val="0"/>
                <w:sz w:val="22"/>
              </w:rPr>
              <w:t>j</w:t>
            </w:r>
            <w:r w:rsidRPr="001C0B95">
              <w:rPr>
                <w:rFonts w:ascii="Corbel" w:hAnsi="Corbel"/>
                <w:b w:val="0"/>
                <w:smallCaps w:val="0"/>
                <w:sz w:val="22"/>
              </w:rPr>
              <w:t>:</w:t>
            </w:r>
          </w:p>
          <w:p w:rsidRPr="001C0B95" w:rsidR="00561256" w:rsidP="791C49D0" w:rsidRDefault="00561256" w14:paraId="7ADC9ADB" w14:textId="0A11E73F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91C49D0" w:rsidR="00561256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Test składający się z 15 pytań </w:t>
            </w:r>
            <w:r w:rsidRPr="791C49D0" w:rsidR="00561256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>jednokrotnego lub</w:t>
            </w:r>
            <w:r w:rsidRPr="791C49D0" w:rsidR="00561256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wielokrotnego wyboru lub pisemna forma odpowiedzi na 3 pytania opisowe</w:t>
            </w:r>
          </w:p>
          <w:p w:rsidRPr="001C0B95" w:rsidR="00561256" w:rsidP="00561256" w:rsidRDefault="00561256" w14:paraId="7C2DBB84" w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C0B95">
              <w:rPr>
                <w:rFonts w:ascii="Corbel" w:hAnsi="Corbel"/>
                <w:b w:val="0"/>
                <w:smallCaps w:val="0"/>
                <w:sz w:val="22"/>
              </w:rPr>
              <w:t xml:space="preserve">Praca pisemna, liczba możliwych punktów do zdobycia: 5; </w:t>
            </w:r>
          </w:p>
          <w:p w:rsidRPr="001C0B95" w:rsidR="00561256" w:rsidP="791C49D0" w:rsidRDefault="00561256" w14:paraId="017FAFD1" w14:textId="7F7D532C">
            <w:pPr>
              <w:pStyle w:val="Punktygwne"/>
              <w:spacing w:after="0"/>
              <w:ind w:left="720"/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91C49D0" w:rsidR="00561256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Kryteria oceny: kompletność odpowiedzi, umiejętność stawiania </w:t>
            </w:r>
            <w:r w:rsidRPr="791C49D0" w:rsidR="5D0F46D6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>też</w:t>
            </w:r>
            <w:r w:rsidRPr="791C49D0" w:rsidR="00561256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i dobór argumentów, użycie fachowej terminologii, wykorzystana bibliografia</w:t>
            </w:r>
          </w:p>
          <w:p w:rsidRPr="001C0B95" w:rsidR="00561256" w:rsidP="00561256" w:rsidRDefault="00561256" w14:paraId="1A8897F4" w14:textId="77777777">
            <w:pPr>
              <w:pStyle w:val="Punktygwne"/>
              <w:spacing w:after="0"/>
              <w:ind w:left="72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Pr="001C0B95" w:rsidR="00561256" w:rsidP="00561256" w:rsidRDefault="00561256" w14:paraId="053A39DF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C0B95">
              <w:rPr>
                <w:rFonts w:ascii="Corbel" w:hAnsi="Corbel"/>
                <w:b w:val="0"/>
                <w:smallCaps w:val="0"/>
                <w:sz w:val="22"/>
              </w:rPr>
              <w:t>Student otrzymuje ocenę pozytywną spełniając wymóg określony w punkcie 1 oraz uzyskując</w:t>
            </w:r>
          </w:p>
          <w:p w:rsidRPr="001C0B95" w:rsidR="00561256" w:rsidP="791C49D0" w:rsidRDefault="00561256" w14:paraId="25CAD0E8" w14:textId="06694FC0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791C49D0" w:rsidR="00561256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co najmniej 50 % maksymalnej liczby </w:t>
            </w:r>
            <w:r w:rsidRPr="791C49D0" w:rsidR="00561256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>punktów.</w:t>
            </w:r>
            <w:r w:rsidRPr="791C49D0" w:rsidR="00561256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W przypadku testu każde z pytań jest oceniane na „1” (odpowiedź poprawna) lub „0” (odpowiedź błędna).</w:t>
            </w:r>
          </w:p>
          <w:p w:rsidRPr="00B169DF" w:rsidR="00923D7D" w:rsidP="009C54AE" w:rsidRDefault="00923D7D" w14:paraId="41B0839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B169DF" w:rsidR="0085747A" w:rsidP="009C54AE" w:rsidRDefault="0085747A" w14:paraId="2BB5D6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B169DF" w:rsidR="0085747A" w:rsidP="009C54AE" w:rsidRDefault="0085747A" w14:paraId="549B3C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9F4610" w:rsidP="009C54AE" w:rsidRDefault="0085747A" w14:paraId="6275B83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B169DF" w:rsidR="0085747A" w:rsidP="009C54AE" w:rsidRDefault="0085747A" w14:paraId="5928C7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B169DF" w:rsidR="0085747A" w:rsidTr="00561256" w14:paraId="128DDC9A" w14:textId="77777777">
        <w:tc>
          <w:tcPr>
            <w:tcW w:w="4902" w:type="dxa"/>
            <w:vAlign w:val="center"/>
          </w:tcPr>
          <w:p w:rsidRPr="00B169DF" w:rsidR="0085747A" w:rsidP="009C54AE" w:rsidRDefault="00C61DC5" w14:paraId="0C6C43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:rsidRPr="00B169DF" w:rsidR="0085747A" w:rsidP="009C54AE" w:rsidRDefault="00C61DC5" w14:paraId="305A482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B169DF" w:rsidR="00561256" w:rsidTr="00561256" w14:paraId="02C37FE3" w14:textId="77777777">
        <w:tc>
          <w:tcPr>
            <w:tcW w:w="4902" w:type="dxa"/>
          </w:tcPr>
          <w:p w:rsidRPr="00B169DF" w:rsidR="00561256" w:rsidP="00561256" w:rsidRDefault="00561256" w14:paraId="6754C5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:rsidRPr="00B169DF" w:rsidR="00561256" w:rsidP="00561256" w:rsidRDefault="00561256" w14:paraId="3A344839" w14:textId="0EDF3A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B169DF" w:rsidR="00561256" w:rsidTr="00561256" w14:paraId="2A4AABEF" w14:textId="77777777">
        <w:tc>
          <w:tcPr>
            <w:tcW w:w="4902" w:type="dxa"/>
          </w:tcPr>
          <w:p w:rsidRPr="00B169DF" w:rsidR="00561256" w:rsidP="00561256" w:rsidRDefault="00561256" w14:paraId="210DDE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Pr="00B169DF" w:rsidR="00561256" w:rsidP="00561256" w:rsidRDefault="00561256" w14:paraId="2C195B4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:rsidRPr="00B169DF" w:rsidR="00561256" w:rsidP="00561256" w:rsidRDefault="00561256" w14:paraId="63CF7F11" w14:textId="24CEE8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Pr="00B169DF" w:rsidR="00561256" w:rsidTr="00561256" w14:paraId="3796D0EB" w14:textId="77777777">
        <w:tc>
          <w:tcPr>
            <w:tcW w:w="4902" w:type="dxa"/>
          </w:tcPr>
          <w:p w:rsidRPr="00B169DF" w:rsidR="00561256" w:rsidP="00561256" w:rsidRDefault="00561256" w14:paraId="0DB2B3D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B169DF" w:rsidR="00561256" w:rsidP="00561256" w:rsidRDefault="00561256" w14:paraId="1BAAD61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:rsidRPr="00B169DF" w:rsidR="00561256" w:rsidP="00561256" w:rsidRDefault="00561256" w14:paraId="03E3072C" w14:textId="30C08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Pr="00B169DF" w:rsidR="00561256" w:rsidTr="00561256" w14:paraId="1ADE6CE7" w14:textId="77777777">
        <w:tc>
          <w:tcPr>
            <w:tcW w:w="4902" w:type="dxa"/>
          </w:tcPr>
          <w:p w:rsidRPr="00B169DF" w:rsidR="00561256" w:rsidP="00561256" w:rsidRDefault="00561256" w14:paraId="2FD988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:rsidRPr="00B169DF" w:rsidR="00561256" w:rsidP="00561256" w:rsidRDefault="00561256" w14:paraId="4747719D" w14:textId="64A016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Pr="00B169DF" w:rsidR="00561256" w:rsidTr="00561256" w14:paraId="071C4E58" w14:textId="77777777">
        <w:tc>
          <w:tcPr>
            <w:tcW w:w="4902" w:type="dxa"/>
          </w:tcPr>
          <w:p w:rsidRPr="00B169DF" w:rsidR="00561256" w:rsidP="00561256" w:rsidRDefault="00561256" w14:paraId="62049D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:rsidR="00561256" w:rsidP="00561256" w:rsidRDefault="00561256" w14:paraId="509558C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:rsidRPr="00B169DF" w:rsidR="00561256" w:rsidP="00561256" w:rsidRDefault="00561256" w14:paraId="6623D12B" w14:textId="6C8B09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Pr="00B169DF" w:rsidR="0085747A" w:rsidP="009C54AE" w:rsidRDefault="00923D7D" w14:paraId="63F632C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B169DF" w:rsidR="003E1941" w:rsidP="009C54AE" w:rsidRDefault="003E1941" w14:paraId="7706C79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71620A" w14:paraId="5A24011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w:rsidRPr="00B169DF" w:rsidR="0085747A" w:rsidP="009C54AE" w:rsidRDefault="0085747A" w14:paraId="324B88C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85747A" w:rsidTr="0071620A" w14:paraId="638E76A1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16CB3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B169DF" w:rsidR="0085747A" w:rsidP="009C54AE" w:rsidRDefault="00561256" w14:paraId="0C6D98E0" w14:textId="1071EA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</w:t>
            </w:r>
          </w:p>
        </w:tc>
      </w:tr>
      <w:tr w:rsidRPr="00B169DF" w:rsidR="0085747A" w:rsidTr="0071620A" w14:paraId="276FFB2E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6B69F3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B169DF" w:rsidR="0085747A" w:rsidP="009C54AE" w:rsidRDefault="00561256" w14:paraId="5AB3311D" w14:textId="3E02E6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</w:t>
            </w:r>
          </w:p>
        </w:tc>
      </w:tr>
    </w:tbl>
    <w:p w:rsidRPr="00B169DF" w:rsidR="003E1941" w:rsidP="009C54AE" w:rsidRDefault="003E1941" w14:paraId="0E03DEC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791C49D0" w:rsidRDefault="791C49D0" w14:paraId="682024F6" w14:textId="552B8AEE">
      <w:r>
        <w:br w:type="page"/>
      </w:r>
    </w:p>
    <w:p w:rsidRPr="00B169DF" w:rsidR="0085747A" w:rsidP="009C54AE" w:rsidRDefault="00675843" w14:paraId="4586C55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Pr="00B169DF" w:rsidR="00675843" w:rsidP="009C54AE" w:rsidRDefault="00675843" w14:paraId="5E4EAD1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B169DF" w:rsidR="00561256" w:rsidTr="00561256" w14:paraId="3C773E1F" w14:textId="77777777">
        <w:trPr>
          <w:trHeight w:val="397"/>
        </w:trPr>
        <w:tc>
          <w:tcPr>
            <w:tcW w:w="7513" w:type="dxa"/>
          </w:tcPr>
          <w:p w:rsidRPr="001C0B95" w:rsidR="00561256" w:rsidP="00561256" w:rsidRDefault="00561256" w14:paraId="2231592B" w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1C0B95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:rsidRPr="001C0B95" w:rsidR="00561256" w:rsidP="00561256" w:rsidRDefault="00561256" w14:paraId="5A3690F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C0B95">
              <w:rPr>
                <w:rFonts w:ascii="Corbel" w:hAnsi="Corbel"/>
                <w:b w:val="0"/>
                <w:smallCaps w:val="0"/>
                <w:sz w:val="22"/>
              </w:rPr>
              <w:t xml:space="preserve">W. Sokół, M. Żmigrodzki (red.), </w:t>
            </w:r>
            <w:r w:rsidRPr="001C0B9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Współczesne partie i systemy partyjne. Zagadnienia teorii i praktyki politycznej,</w:t>
            </w:r>
            <w:r w:rsidRPr="001C0B95">
              <w:rPr>
                <w:rFonts w:ascii="Corbel" w:hAnsi="Corbel"/>
                <w:b w:val="0"/>
                <w:smallCaps w:val="0"/>
                <w:sz w:val="22"/>
              </w:rPr>
              <w:t xml:space="preserve"> Lublin 2005</w:t>
            </w:r>
          </w:p>
          <w:p w:rsidRPr="00B169DF" w:rsidR="00561256" w:rsidP="0002107B" w:rsidRDefault="00561256" w14:paraId="042EFF22" w14:textId="77777777">
            <w:pPr>
              <w:widowControl w:val="0"/>
              <w:suppressAutoHyphens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Pr="00B169DF" w:rsidR="00561256" w:rsidTr="00561256" w14:paraId="4A80EC96" w14:textId="77777777">
        <w:trPr>
          <w:trHeight w:val="397"/>
        </w:trPr>
        <w:tc>
          <w:tcPr>
            <w:tcW w:w="7513" w:type="dxa"/>
          </w:tcPr>
          <w:p w:rsidRPr="001C0B95" w:rsidR="00561256" w:rsidP="00561256" w:rsidRDefault="00561256" w14:paraId="5A4A0827" w14:textId="77777777">
            <w:pPr>
              <w:pStyle w:val="Punktygwne"/>
              <w:spacing w:before="0" w:after="0"/>
              <w:rPr>
                <w:rFonts w:ascii="Corbel" w:hAnsi="Corbel" w:eastAsia="NimbusRomNo9L-Regu" w:cs="NimbusRomNo9L-Regu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1C0B95">
              <w:rPr>
                <w:rFonts w:ascii="Corbel" w:hAnsi="Corbel"/>
                <w:smallCaps w:val="0"/>
                <w:sz w:val="22"/>
              </w:rPr>
              <w:t>Literatura uzupełniająca:</w:t>
            </w:r>
          </w:p>
          <w:p w:rsidRPr="001C0B95" w:rsidR="00561256" w:rsidP="00561256" w:rsidRDefault="00561256" w14:paraId="6527B415" w14:textId="77777777">
            <w:pPr>
              <w:widowControl w:val="0"/>
              <w:suppressAutoHyphens/>
              <w:spacing w:after="0" w:line="240" w:lineRule="auto"/>
              <w:rPr>
                <w:rFonts w:ascii="Corbel" w:hAnsi="Corbel" w:eastAsia="NimbusRomNo9L-Regu" w:cs="NimbusRomNo9L-Regu"/>
                <w:kern w:val="1"/>
                <w:lang w:eastAsia="hi-IN" w:bidi="hi-IN"/>
              </w:rPr>
            </w:pPr>
            <w:r w:rsidRPr="001C0B95">
              <w:rPr>
                <w:rFonts w:ascii="Corbel" w:hAnsi="Corbel" w:eastAsia="NimbusRomNo9L-Regu" w:cs="NimbusRomNo9L-Regu"/>
                <w:kern w:val="1"/>
                <w:lang w:eastAsia="hi-IN" w:bidi="hi-IN"/>
              </w:rPr>
              <w:t xml:space="preserve">M. Granat, A. Gorgol, J. Sobczak, </w:t>
            </w:r>
            <w:r w:rsidRPr="001C0B95">
              <w:rPr>
                <w:rFonts w:ascii="Corbel" w:hAnsi="Corbel" w:eastAsia="NimbusRomNo9L-Regu" w:cs="NimbusRomNo9L-Regu"/>
                <w:i/>
                <w:iCs/>
                <w:kern w:val="1"/>
                <w:lang w:eastAsia="hi-IN" w:bidi="hi-IN"/>
              </w:rPr>
              <w:t>Ustawa o partiach politycznych. Komentarz,</w:t>
            </w:r>
            <w:r w:rsidRPr="001C0B95">
              <w:rPr>
                <w:rFonts w:ascii="Corbel" w:hAnsi="Corbel" w:eastAsia="NimbusRomNo9L-Regu" w:cs="NimbusRomNo9L-Regu"/>
                <w:kern w:val="1"/>
                <w:lang w:eastAsia="hi-IN" w:bidi="hi-IN"/>
              </w:rPr>
              <w:t xml:space="preserve"> Warszawa 2003</w:t>
            </w:r>
            <w:r w:rsidRPr="001C0B95">
              <w:rPr>
                <w:rFonts w:ascii="Corbel" w:hAnsi="Corbel" w:eastAsia="Lucida Sans Unicode" w:cs="Mangal"/>
                <w:kern w:val="1"/>
                <w:lang w:eastAsia="hi-IN" w:bidi="hi-IN"/>
              </w:rPr>
              <w:t xml:space="preserve"> </w:t>
            </w:r>
            <w:r w:rsidRPr="001C0B95">
              <w:rPr>
                <w:rFonts w:ascii="Corbel" w:hAnsi="Corbel" w:eastAsia="NimbusRomNo9L-Regu" w:cs="NimbusRomNo9L-Regu"/>
                <w:kern w:val="1"/>
                <w:lang w:eastAsia="hi-IN" w:bidi="hi-IN"/>
              </w:rPr>
              <w:t xml:space="preserve"> </w:t>
            </w:r>
          </w:p>
          <w:p w:rsidRPr="00B169DF" w:rsidR="00561256" w:rsidP="00561256" w:rsidRDefault="00561256" w14:paraId="506A69A1" w14:textId="3F3463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0B95">
              <w:rPr>
                <w:rFonts w:ascii="Corbel" w:hAnsi="Corbel" w:eastAsia="NimbusRomNo9L-Regu" w:cs="NimbusRomNo9L-Regu"/>
                <w:kern w:val="1"/>
                <w:lang w:eastAsia="hi-IN" w:bidi="hi-IN"/>
              </w:rPr>
              <w:t xml:space="preserve">M. Bidziński, </w:t>
            </w:r>
            <w:r w:rsidRPr="001C0B95">
              <w:rPr>
                <w:rFonts w:ascii="Corbel" w:hAnsi="Corbel" w:eastAsia="NimbusRomNo9L-Regu" w:cs="NimbusRomNo9L-Regu"/>
                <w:i/>
                <w:iCs/>
                <w:kern w:val="1"/>
                <w:lang w:eastAsia="hi-IN" w:bidi="hi-IN"/>
              </w:rPr>
              <w:t>Finansowanie partii politycznych, studium porównawcze,</w:t>
            </w:r>
            <w:r w:rsidRPr="001C0B95">
              <w:rPr>
                <w:rFonts w:ascii="Corbel" w:hAnsi="Corbel" w:eastAsia="NimbusRomNo9L-Regu" w:cs="NimbusRomNo9L-Regu"/>
                <w:kern w:val="1"/>
                <w:lang w:eastAsia="hi-IN" w:bidi="hi-IN"/>
              </w:rPr>
              <w:t xml:space="preserve"> Warszawa 2011</w:t>
            </w:r>
          </w:p>
        </w:tc>
      </w:tr>
    </w:tbl>
    <w:p w:rsidRPr="00B169DF" w:rsidR="0085747A" w:rsidP="009C54AE" w:rsidRDefault="0085747A" w14:paraId="4F011B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787A4B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F83B28" w:rsidRDefault="0085747A" w14:paraId="06BFB0D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D0774" w:rsidP="00C16ABF" w:rsidRDefault="006D0774" w14:paraId="6C69543D" w14:textId="77777777">
      <w:pPr>
        <w:spacing w:after="0" w:line="240" w:lineRule="auto"/>
      </w:pPr>
      <w:r>
        <w:separator/>
      </w:r>
    </w:p>
  </w:endnote>
  <w:endnote w:type="continuationSeparator" w:id="0">
    <w:p w:rsidR="006D0774" w:rsidP="00C16ABF" w:rsidRDefault="006D0774" w14:paraId="48A2300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imbusRomNo9L-Regu">
    <w:charset w:val="EE"/>
    <w:family w:val="auto"/>
    <w:pitch w:val="default"/>
  </w:font>
  <w:font w:name="DejaVuSans"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D0774" w:rsidP="00C16ABF" w:rsidRDefault="006D0774" w14:paraId="1FBDC7F9" w14:textId="77777777">
      <w:pPr>
        <w:spacing w:after="0" w:line="240" w:lineRule="auto"/>
      </w:pPr>
      <w:r>
        <w:separator/>
      </w:r>
    </w:p>
  </w:footnote>
  <w:footnote w:type="continuationSeparator" w:id="0">
    <w:p w:rsidR="006D0774" w:rsidP="00C16ABF" w:rsidRDefault="006D0774" w14:paraId="6AF06A87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ACB30C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2B4B86"/>
    <w:multiLevelType w:val="hybridMultilevel"/>
    <w:tmpl w:val="735AA2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25478"/>
    <w:multiLevelType w:val="hybridMultilevel"/>
    <w:tmpl w:val="BD12EFB2"/>
    <w:lvl w:ilvl="0" w:tplc="9012A716">
      <w:start w:val="1"/>
      <w:numFmt w:val="bullet"/>
      <w:lvlText w:val=""/>
      <w:lvlJc w:val="left"/>
      <w:pPr>
        <w:ind w:left="1461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181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901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21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41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61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81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501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21" w:hanging="360"/>
      </w:pPr>
      <w:rPr>
        <w:rFonts w:hint="default" w:ascii="Wingdings" w:hAnsi="Wingdings"/>
      </w:rPr>
    </w:lvl>
  </w:abstractNum>
  <w:num w:numId="1" w16cid:durableId="1977251037">
    <w:abstractNumId w:val="0"/>
  </w:num>
  <w:num w:numId="2" w16cid:durableId="464616334">
    <w:abstractNumId w:val="2"/>
  </w:num>
  <w:num w:numId="3" w16cid:durableId="1563173620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107B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503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45A5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B70D7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1256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0774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BC4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51E6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A5F2E16"/>
    <w:rsid w:val="1ED4CF06"/>
    <w:rsid w:val="3F0A54C8"/>
    <w:rsid w:val="499326B7"/>
    <w:rsid w:val="4D7AC26D"/>
    <w:rsid w:val="5D0F46D6"/>
    <w:rsid w:val="66FBC760"/>
    <w:rsid w:val="6F8E6850"/>
    <w:rsid w:val="7260320F"/>
    <w:rsid w:val="791C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ableParagraph" w:customStyle="1">
    <w:name w:val="Table Paragraph"/>
    <w:basedOn w:val="Normalny"/>
    <w:uiPriority w:val="1"/>
    <w:qFormat/>
    <w:rsid w:val="004B70D7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6</revision>
  <lastPrinted>2019-02-06T12:12:00.0000000Z</lastPrinted>
  <dcterms:created xsi:type="dcterms:W3CDTF">2023-09-12T19:58:00.0000000Z</dcterms:created>
  <dcterms:modified xsi:type="dcterms:W3CDTF">2023-09-30T10:44:18.7435178Z</dcterms:modified>
</coreProperties>
</file>